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927" w:rsidRPr="00576C4D" w:rsidRDefault="000C3927" w:rsidP="000C3927">
      <w:pPr>
        <w:pStyle w:val="CRCoverPage"/>
        <w:tabs>
          <w:tab w:val="right" w:pos="9639"/>
        </w:tabs>
        <w:spacing w:after="0"/>
        <w:rPr>
          <w:b/>
          <w:i/>
          <w:noProof/>
          <w:sz w:val="28"/>
          <w:lang w:eastAsia="ja-JP"/>
        </w:rPr>
      </w:pPr>
      <w:r w:rsidRPr="00576C4D">
        <w:rPr>
          <w:b/>
          <w:noProof/>
          <w:sz w:val="24"/>
        </w:rPr>
        <w:t>3GPP TSG-</w:t>
      </w:r>
      <w:r w:rsidRPr="00576C4D">
        <w:rPr>
          <w:b/>
          <w:noProof/>
          <w:sz w:val="24"/>
          <w:lang w:eastAsia="ja-JP"/>
        </w:rPr>
        <w:t>RAN4 #</w:t>
      </w:r>
      <w:r>
        <w:rPr>
          <w:b/>
          <w:noProof/>
          <w:sz w:val="24"/>
          <w:lang w:eastAsia="ja-JP"/>
        </w:rPr>
        <w:t>103</w:t>
      </w:r>
      <w:r w:rsidRPr="00576C4D">
        <w:rPr>
          <w:b/>
          <w:noProof/>
          <w:sz w:val="24"/>
          <w:lang w:eastAsia="ja-JP"/>
        </w:rPr>
        <w:t>-e</w:t>
      </w:r>
      <w:r w:rsidRPr="00576C4D">
        <w:rPr>
          <w:b/>
          <w:i/>
          <w:noProof/>
          <w:sz w:val="28"/>
        </w:rPr>
        <w:tab/>
      </w:r>
      <w:r w:rsidRPr="002D55FB">
        <w:rPr>
          <w:b/>
          <w:i/>
          <w:noProof/>
          <w:sz w:val="28"/>
        </w:rPr>
        <w:t>R4-2</w:t>
      </w:r>
      <w:r>
        <w:rPr>
          <w:b/>
          <w:i/>
          <w:noProof/>
          <w:sz w:val="28"/>
        </w:rPr>
        <w:t>2</w:t>
      </w:r>
      <w:r w:rsidR="00F72E2B">
        <w:rPr>
          <w:b/>
          <w:i/>
          <w:noProof/>
          <w:sz w:val="28"/>
        </w:rPr>
        <w:t>09149</w:t>
      </w:r>
    </w:p>
    <w:p w:rsidR="000C3927" w:rsidRPr="00576C4D" w:rsidRDefault="000C3927" w:rsidP="000C3927">
      <w:pPr>
        <w:spacing w:before="120" w:after="120"/>
        <w:ind w:left="2277" w:hangingChars="945" w:hanging="2277"/>
        <w:rPr>
          <w:rFonts w:ascii="Arial" w:eastAsia="MS Mincho" w:hAnsi="Arial"/>
          <w:b/>
          <w:noProof/>
          <w:sz w:val="24"/>
        </w:rPr>
      </w:pPr>
      <w:r w:rsidRPr="00576C4D">
        <w:rPr>
          <w:rFonts w:ascii="Arial" w:eastAsia="MS Mincho" w:hAnsi="Arial"/>
          <w:b/>
          <w:noProof/>
          <w:sz w:val="24"/>
        </w:rPr>
        <w:t xml:space="preserve">Electronic Meeting, </w:t>
      </w:r>
      <w:r>
        <w:rPr>
          <w:rFonts w:ascii="Arial" w:eastAsia="MS Mincho" w:hAnsi="Arial"/>
          <w:b/>
          <w:noProof/>
          <w:sz w:val="24"/>
        </w:rPr>
        <w:t>9</w:t>
      </w:r>
      <w:r w:rsidRPr="003B245F">
        <w:rPr>
          <w:rFonts w:ascii="Arial" w:eastAsia="MS Mincho" w:hAnsi="Arial"/>
          <w:b/>
          <w:noProof/>
          <w:sz w:val="24"/>
        </w:rPr>
        <w:t xml:space="preserve">th </w:t>
      </w:r>
      <w:r>
        <w:rPr>
          <w:rFonts w:ascii="Arial" w:eastAsia="MS Mincho" w:hAnsi="Arial"/>
          <w:b/>
          <w:noProof/>
          <w:sz w:val="24"/>
        </w:rPr>
        <w:t>May</w:t>
      </w:r>
      <w:r w:rsidRPr="003B245F">
        <w:rPr>
          <w:rFonts w:ascii="Arial" w:eastAsia="MS Mincho" w:hAnsi="Arial"/>
          <w:b/>
          <w:noProof/>
          <w:sz w:val="24"/>
        </w:rPr>
        <w:t xml:space="preserve"> – 2</w:t>
      </w:r>
      <w:r>
        <w:rPr>
          <w:rFonts w:ascii="Arial" w:eastAsia="MS Mincho" w:hAnsi="Arial"/>
          <w:b/>
          <w:noProof/>
          <w:sz w:val="24"/>
        </w:rPr>
        <w:t>0</w:t>
      </w:r>
      <w:r w:rsidRPr="003B245F">
        <w:rPr>
          <w:rFonts w:ascii="Arial" w:eastAsia="MS Mincho" w:hAnsi="Arial"/>
          <w:b/>
          <w:noProof/>
          <w:sz w:val="24"/>
        </w:rPr>
        <w:t xml:space="preserve">th </w:t>
      </w:r>
      <w:r>
        <w:rPr>
          <w:rFonts w:ascii="Arial" w:eastAsia="MS Mincho" w:hAnsi="Arial"/>
          <w:b/>
          <w:noProof/>
          <w:sz w:val="24"/>
        </w:rPr>
        <w:t>May</w:t>
      </w:r>
      <w:r w:rsidRPr="00576C4D">
        <w:rPr>
          <w:rFonts w:ascii="Arial" w:eastAsia="MS Mincho" w:hAnsi="Arial"/>
          <w:b/>
          <w:noProof/>
          <w:sz w:val="24"/>
        </w:rPr>
        <w:t xml:space="preserve"> 202</w:t>
      </w:r>
      <w:r w:rsidR="00D43147">
        <w:rPr>
          <w:rFonts w:ascii="Arial" w:eastAsia="MS Mincho" w:hAnsi="Arial"/>
          <w:b/>
          <w:noProof/>
          <w:sz w:val="24"/>
        </w:rPr>
        <w:t>2</w:t>
      </w:r>
    </w:p>
    <w:p w:rsidR="000C3927" w:rsidRPr="003077D5" w:rsidRDefault="000C3927" w:rsidP="000C3927">
      <w:pPr>
        <w:spacing w:before="120" w:after="120"/>
        <w:ind w:left="2277" w:hangingChars="945" w:hanging="2277"/>
        <w:rPr>
          <w:rFonts w:ascii="Arial" w:eastAsia="MS Mincho" w:hAnsi="Arial"/>
          <w:sz w:val="24"/>
        </w:rPr>
      </w:pPr>
      <w:r w:rsidRPr="003077D5">
        <w:rPr>
          <w:rFonts w:ascii="Arial" w:eastAsia="MS Mincho" w:hAnsi="Arial"/>
          <w:b/>
          <w:sz w:val="24"/>
          <w:lang w:eastAsia="en-US"/>
        </w:rPr>
        <w:t>Title:</w:t>
      </w:r>
      <w:r w:rsidRPr="003077D5">
        <w:rPr>
          <w:rFonts w:ascii="Arial" w:eastAsia="MS Mincho" w:hAnsi="Arial"/>
          <w:sz w:val="24"/>
          <w:lang w:eastAsia="en-US"/>
        </w:rPr>
        <w:tab/>
        <w:t>FR1 UL coherent MIMO</w:t>
      </w:r>
    </w:p>
    <w:p w:rsidR="000C3927" w:rsidRPr="00576C4D" w:rsidRDefault="000C3927" w:rsidP="000C3927">
      <w:pPr>
        <w:spacing w:before="120" w:after="120"/>
        <w:ind w:left="1985" w:hanging="1985"/>
        <w:rPr>
          <w:rFonts w:ascii="Arial" w:eastAsia="MS Mincho" w:hAnsi="Arial"/>
        </w:rPr>
      </w:pPr>
      <w:r w:rsidRPr="00576C4D">
        <w:rPr>
          <w:rFonts w:ascii="Arial" w:eastAsia="MS Mincho" w:hAnsi="Arial"/>
          <w:b/>
          <w:sz w:val="24"/>
          <w:lang w:eastAsia="en-US"/>
        </w:rPr>
        <w:t>Source:</w:t>
      </w:r>
      <w:r w:rsidRPr="00576C4D">
        <w:rPr>
          <w:rFonts w:ascii="Arial" w:hAnsi="Arial"/>
          <w:b/>
        </w:rPr>
        <w:tab/>
      </w:r>
      <w:r w:rsidRPr="00576C4D">
        <w:rPr>
          <w:rFonts w:ascii="Arial" w:hAnsi="Arial"/>
          <w:b/>
        </w:rPr>
        <w:tab/>
      </w:r>
      <w:r w:rsidRPr="00576C4D">
        <w:rPr>
          <w:rFonts w:ascii="Arial" w:hAnsi="Arial"/>
          <w:b/>
        </w:rPr>
        <w:tab/>
      </w:r>
      <w:r w:rsidRPr="00576C4D">
        <w:rPr>
          <w:rFonts w:ascii="Arial" w:hAnsi="Arial"/>
          <w:sz w:val="24"/>
        </w:rPr>
        <w:t>Anritsu</w:t>
      </w:r>
      <w:r w:rsidRPr="00576C4D">
        <w:rPr>
          <w:rFonts w:ascii="Arial" w:eastAsia="MS Mincho" w:hAnsi="Arial"/>
          <w:sz w:val="24"/>
        </w:rPr>
        <w:t xml:space="preserve"> </w:t>
      </w:r>
      <w:r>
        <w:rPr>
          <w:rFonts w:ascii="Arial" w:eastAsia="MS Mincho" w:hAnsi="Arial"/>
          <w:sz w:val="24"/>
        </w:rPr>
        <w:t>Limited</w:t>
      </w:r>
    </w:p>
    <w:p w:rsidR="000C3927" w:rsidRPr="00576C4D" w:rsidRDefault="000C3927" w:rsidP="000C3927">
      <w:pPr>
        <w:spacing w:before="120" w:after="120"/>
        <w:ind w:left="1985" w:hanging="1985"/>
        <w:rPr>
          <w:rFonts w:ascii="Arial" w:eastAsia="MS Mincho" w:hAnsi="Arial"/>
          <w:sz w:val="28"/>
        </w:rPr>
      </w:pPr>
      <w:r w:rsidRPr="00576C4D">
        <w:rPr>
          <w:rFonts w:ascii="Arial" w:eastAsia="MS Mincho" w:hAnsi="Arial"/>
          <w:b/>
          <w:sz w:val="24"/>
          <w:lang w:eastAsia="en-US"/>
        </w:rPr>
        <w:t xml:space="preserve">Agenda </w:t>
      </w:r>
      <w:r w:rsidRPr="00A20899">
        <w:rPr>
          <w:rFonts w:ascii="Arial" w:eastAsia="MS Mincho" w:hAnsi="Arial"/>
          <w:b/>
          <w:sz w:val="24"/>
          <w:lang w:eastAsia="en-US"/>
        </w:rPr>
        <w:t>Item:</w:t>
      </w:r>
      <w:r w:rsidRPr="00A20899">
        <w:rPr>
          <w:rFonts w:ascii="Arial" w:hAnsi="Arial"/>
        </w:rPr>
        <w:tab/>
      </w:r>
      <w:r w:rsidRPr="00A20899">
        <w:rPr>
          <w:rFonts w:ascii="Arial" w:hAnsi="Arial"/>
        </w:rPr>
        <w:tab/>
      </w:r>
      <w:r w:rsidRPr="00A20899">
        <w:rPr>
          <w:rFonts w:ascii="Arial" w:hAnsi="Arial"/>
        </w:rPr>
        <w:tab/>
      </w:r>
      <w:r w:rsidR="00A20899" w:rsidRPr="00A20899">
        <w:rPr>
          <w:rFonts w:ascii="Arial" w:eastAsiaTheme="minorEastAsia" w:hAnsi="Arial"/>
          <w:sz w:val="24"/>
        </w:rPr>
        <w:t>4</w:t>
      </w:r>
      <w:r w:rsidRPr="00A20899">
        <w:rPr>
          <w:rFonts w:ascii="Arial" w:eastAsiaTheme="minorEastAsia" w:hAnsi="Arial"/>
          <w:sz w:val="24"/>
        </w:rPr>
        <w:t>.</w:t>
      </w:r>
      <w:r w:rsidR="00A20899" w:rsidRPr="00A20899">
        <w:rPr>
          <w:rFonts w:ascii="Arial" w:eastAsiaTheme="minorEastAsia" w:hAnsi="Arial"/>
          <w:sz w:val="24"/>
        </w:rPr>
        <w:t>1</w:t>
      </w:r>
      <w:r w:rsidRPr="00A20899">
        <w:rPr>
          <w:rFonts w:ascii="Arial" w:eastAsiaTheme="minorEastAsia" w:hAnsi="Arial"/>
          <w:sz w:val="24"/>
        </w:rPr>
        <w:t>.</w:t>
      </w:r>
      <w:r w:rsidR="00A20899" w:rsidRPr="00A20899">
        <w:rPr>
          <w:rFonts w:ascii="Arial" w:eastAsiaTheme="minorEastAsia" w:hAnsi="Arial"/>
          <w:sz w:val="24"/>
        </w:rPr>
        <w:t>1</w:t>
      </w:r>
      <w:r w:rsidRPr="00A20899">
        <w:rPr>
          <w:rFonts w:ascii="Arial" w:eastAsiaTheme="minorEastAsia" w:hAnsi="Arial"/>
          <w:sz w:val="24"/>
        </w:rPr>
        <w:t>.</w:t>
      </w:r>
      <w:r w:rsidR="00A20899" w:rsidRPr="00A20899">
        <w:rPr>
          <w:rFonts w:ascii="Arial" w:eastAsiaTheme="minorEastAsia" w:hAnsi="Arial"/>
          <w:sz w:val="24"/>
        </w:rPr>
        <w:t>1</w:t>
      </w:r>
      <w:r w:rsidRPr="00A20899">
        <w:rPr>
          <w:rFonts w:ascii="Arial" w:eastAsiaTheme="minorEastAsia" w:hAnsi="Arial"/>
          <w:sz w:val="24"/>
        </w:rPr>
        <w:t>.</w:t>
      </w:r>
    </w:p>
    <w:p w:rsidR="000C3927" w:rsidRPr="00576C4D" w:rsidRDefault="000C3927" w:rsidP="000C3927">
      <w:pPr>
        <w:spacing w:before="120" w:after="120"/>
        <w:ind w:left="1985" w:hanging="1985"/>
        <w:rPr>
          <w:rFonts w:ascii="Arial" w:eastAsia="MS Mincho" w:hAnsi="Arial"/>
        </w:rPr>
      </w:pPr>
      <w:r w:rsidRPr="00576C4D">
        <w:rPr>
          <w:rFonts w:ascii="Arial" w:eastAsia="MS Mincho" w:hAnsi="Arial"/>
          <w:b/>
          <w:sz w:val="24"/>
          <w:lang w:eastAsia="en-US"/>
        </w:rPr>
        <w:t>Document for:</w:t>
      </w:r>
      <w:r w:rsidRPr="00576C4D">
        <w:rPr>
          <w:rFonts w:ascii="Arial" w:hAnsi="Arial"/>
        </w:rPr>
        <w:tab/>
      </w:r>
      <w:r w:rsidRPr="00576C4D">
        <w:rPr>
          <w:rFonts w:ascii="Arial" w:hAnsi="Arial"/>
        </w:rPr>
        <w:tab/>
      </w:r>
      <w:r w:rsidRPr="00576C4D">
        <w:rPr>
          <w:rFonts w:ascii="Arial" w:hAnsi="Arial"/>
        </w:rPr>
        <w:tab/>
      </w:r>
      <w:r w:rsidRPr="00576C4D">
        <w:rPr>
          <w:rFonts w:ascii="Arial" w:eastAsia="MS Mincho" w:hAnsi="Arial"/>
          <w:sz w:val="24"/>
        </w:rPr>
        <w:t>Approval</w:t>
      </w:r>
    </w:p>
    <w:p w:rsidR="000C3927" w:rsidRDefault="000C3927" w:rsidP="000C3927">
      <w:pPr>
        <w:pStyle w:val="Heading1"/>
      </w:pPr>
      <w:r>
        <w:t>1. Introduction</w:t>
      </w:r>
    </w:p>
    <w:p w:rsidR="000C3927" w:rsidRDefault="000C3927" w:rsidP="000C3927">
      <w:pPr>
        <w:ind w:firstLine="284"/>
        <w:jc w:val="both"/>
      </w:pPr>
      <w:r w:rsidRPr="00E7666F">
        <w:t>At RAN4 #102-e, a Way Forward</w:t>
      </w:r>
      <w:r w:rsidR="00D32952" w:rsidRPr="00E7666F">
        <w:t xml:space="preserve"> [1]</w:t>
      </w:r>
      <w:r w:rsidRPr="00E7666F">
        <w:t xml:space="preserve"> was created to facilitate the CR to 38.101-1[</w:t>
      </w:r>
      <w:r w:rsidR="00D32952" w:rsidRPr="00E7666F">
        <w:t>2</w:t>
      </w:r>
      <w:r w:rsidRPr="00E7666F">
        <w:t xml:space="preserve">] intended to add </w:t>
      </w:r>
      <w:r w:rsidR="00C146A2" w:rsidRPr="00E7666F">
        <w:t>in</w:t>
      </w:r>
      <w:r w:rsidRPr="00E7666F">
        <w:t xml:space="preserve"> </w:t>
      </w:r>
      <w:r w:rsidR="00C146A2" w:rsidRPr="00E7666F">
        <w:t>“A</w:t>
      </w:r>
      <w:r w:rsidRPr="00E7666F">
        <w:t>nnex G</w:t>
      </w:r>
      <w:r w:rsidR="00C146A2" w:rsidRPr="00E7666F">
        <w:t>”</w:t>
      </w:r>
      <w:r w:rsidRPr="00E7666F">
        <w:t xml:space="preserve"> the different elements necessary for RAN5 and TE vendors to pursue the work on the FR1 UL coherent MIMO feature. However, in that WF there </w:t>
      </w:r>
      <w:r w:rsidR="0054298C" w:rsidRPr="00E7666F">
        <w:t>are</w:t>
      </w:r>
      <w:r w:rsidRPr="00E7666F">
        <w:t xml:space="preserve"> also </w:t>
      </w:r>
      <w:r w:rsidR="00C146A2" w:rsidRPr="00E7666F">
        <w:t xml:space="preserve">several </w:t>
      </w:r>
      <w:r w:rsidRPr="00E7666F">
        <w:t xml:space="preserve">points unclear or still presenting different options. The intent of this contribution is to </w:t>
      </w:r>
      <w:r w:rsidR="00A41786">
        <w:t xml:space="preserve">try </w:t>
      </w:r>
      <w:r w:rsidRPr="00E7666F">
        <w:t>answer</w:t>
      </w:r>
      <w:r w:rsidR="00A41786">
        <w:t>ing</w:t>
      </w:r>
      <w:bookmarkStart w:id="0" w:name="_GoBack"/>
      <w:bookmarkEnd w:id="0"/>
      <w:r w:rsidRPr="00E7666F">
        <w:t xml:space="preserve"> those unclear points as well as having </w:t>
      </w:r>
      <w:r w:rsidR="006D7CD5" w:rsidRPr="00E7666F">
        <w:t xml:space="preserve">in </w:t>
      </w:r>
      <w:r w:rsidRPr="00E7666F">
        <w:t>annex a proposal of CR to 38.101-1 as committed during RAN4 #102-e.</w:t>
      </w:r>
    </w:p>
    <w:p w:rsidR="00A968C5" w:rsidRDefault="00F5273B" w:rsidP="00AC3915">
      <w:pPr>
        <w:ind w:firstLine="284"/>
        <w:jc w:val="both"/>
      </w:pPr>
      <w:r w:rsidRPr="00025B06">
        <w:rPr>
          <w:rFonts w:eastAsia="MS Mincho"/>
          <w:noProof/>
        </w:rPr>
        <mc:AlternateContent>
          <mc:Choice Requires="wps">
            <w:drawing>
              <wp:anchor distT="0" distB="0" distL="114300" distR="114300" simplePos="0" relativeHeight="251658240" behindDoc="0" locked="0" layoutInCell="1" allowOverlap="1" wp14:anchorId="6C2EF4EE">
                <wp:simplePos x="0" y="0"/>
                <wp:positionH relativeFrom="margin">
                  <wp:align>center</wp:align>
                </wp:positionH>
                <wp:positionV relativeFrom="page">
                  <wp:posOffset>4702810</wp:posOffset>
                </wp:positionV>
                <wp:extent cx="6120000" cy="2692800"/>
                <wp:effectExtent l="0" t="0" r="14605"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692800"/>
                        </a:xfrm>
                        <a:prstGeom prst="rect">
                          <a:avLst/>
                        </a:prstGeom>
                        <a:solidFill>
                          <a:srgbClr val="FFFFFF"/>
                        </a:solidFill>
                        <a:ln w="9525">
                          <a:solidFill>
                            <a:srgbClr val="000000"/>
                          </a:solidFill>
                          <a:miter lim="800000"/>
                          <a:headEnd/>
                          <a:tailEnd/>
                        </a:ln>
                      </wps:spPr>
                      <wps:txbx>
                        <w:txbxContent>
                          <w:p w:rsidR="008C11E5" w:rsidRPr="00A1115A" w:rsidRDefault="008C11E5" w:rsidP="008C11E5">
                            <w:pPr>
                              <w:pStyle w:val="Heading3"/>
                            </w:pPr>
                            <w:bookmarkStart w:id="1" w:name="_Toc21344347"/>
                            <w:bookmarkStart w:id="2" w:name="_Toc29801833"/>
                            <w:bookmarkStart w:id="3" w:name="_Toc29802257"/>
                            <w:bookmarkStart w:id="4" w:name="_Toc29802882"/>
                            <w:bookmarkStart w:id="5" w:name="_Toc36107624"/>
                            <w:bookmarkStart w:id="6" w:name="_Toc37251390"/>
                            <w:bookmarkStart w:id="7" w:name="_Toc45888259"/>
                            <w:bookmarkStart w:id="8" w:name="_Toc45888858"/>
                            <w:bookmarkStart w:id="9" w:name="_Toc61367543"/>
                            <w:bookmarkStart w:id="10" w:name="_Toc61372926"/>
                            <w:bookmarkStart w:id="11" w:name="_Toc68230874"/>
                            <w:bookmarkStart w:id="12" w:name="_Toc69084287"/>
                            <w:bookmarkStart w:id="13" w:name="_Toc75467297"/>
                            <w:bookmarkStart w:id="14" w:name="_Toc76509319"/>
                            <w:bookmarkStart w:id="15" w:name="_Toc76718309"/>
                            <w:bookmarkStart w:id="16" w:name="_Toc83580640"/>
                            <w:bookmarkStart w:id="17" w:name="_Toc84405149"/>
                            <w:bookmarkStart w:id="18" w:name="_Toc84413758"/>
                            <w:bookmarkStart w:id="19" w:name="_Hlk101256729"/>
                            <w:r w:rsidRPr="00A1115A">
                              <w:t>6.4D.4</w:t>
                            </w:r>
                            <w:r w:rsidRPr="00A1115A">
                              <w:tab/>
                              <w:t>Requirements for coherent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rsidR="008C11E5" w:rsidRPr="00A1115A" w:rsidRDefault="008C11E5" w:rsidP="008C11E5">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xml:space="preserve">, </w:t>
                            </w:r>
                            <w:proofErr w:type="gramStart"/>
                            <w:r w:rsidRPr="00A1115A">
                              <w:t>for the purpose of</w:t>
                            </w:r>
                            <w:proofErr w:type="gramEnd"/>
                            <w:r w:rsidRPr="00A1115A">
                              <w:t xml:space="preserve">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rsidR="008C11E5" w:rsidRPr="00A1115A" w:rsidRDefault="008C11E5" w:rsidP="008C11E5">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C11E5" w:rsidRPr="00A1115A" w:rsidTr="003F1359">
                              <w:trPr>
                                <w:trHeight w:val="187"/>
                                <w:jc w:val="center"/>
                              </w:trPr>
                              <w:tc>
                                <w:tcPr>
                                  <w:tcW w:w="3260" w:type="dxa"/>
                                </w:tcPr>
                                <w:p w:rsidR="008C11E5" w:rsidRPr="00A1115A" w:rsidRDefault="008C11E5" w:rsidP="008C11E5">
                                  <w:pPr>
                                    <w:pStyle w:val="TAH"/>
                                    <w:rPr>
                                      <w:rFonts w:cs="Arial"/>
                                    </w:rPr>
                                  </w:pPr>
                                  <w:r w:rsidRPr="00A1115A">
                                    <w:t>Difference of relative phase error</w:t>
                                  </w:r>
                                </w:p>
                              </w:tc>
                              <w:tc>
                                <w:tcPr>
                                  <w:tcW w:w="3048" w:type="dxa"/>
                                </w:tcPr>
                                <w:p w:rsidR="008C11E5" w:rsidRPr="00A1115A" w:rsidRDefault="008C11E5" w:rsidP="008C11E5">
                                  <w:pPr>
                                    <w:pStyle w:val="TAH"/>
                                  </w:pPr>
                                  <w:r w:rsidRPr="00A1115A">
                                    <w:t>Difference of relative power error</w:t>
                                  </w:r>
                                </w:p>
                              </w:tc>
                              <w:tc>
                                <w:tcPr>
                                  <w:tcW w:w="2694" w:type="dxa"/>
                                </w:tcPr>
                                <w:p w:rsidR="008C11E5" w:rsidRPr="00A1115A" w:rsidRDefault="008C11E5" w:rsidP="008C11E5">
                                  <w:pPr>
                                    <w:pStyle w:val="TAH"/>
                                    <w:rPr>
                                      <w:rFonts w:cs="Arial"/>
                                    </w:rPr>
                                  </w:pPr>
                                  <w:r w:rsidRPr="00A1115A">
                                    <w:t>Time window</w:t>
                                  </w:r>
                                </w:p>
                              </w:tc>
                            </w:tr>
                            <w:tr w:rsidR="008C11E5" w:rsidRPr="00A1115A" w:rsidTr="003F1359">
                              <w:trPr>
                                <w:trHeight w:val="187"/>
                                <w:jc w:val="center"/>
                              </w:trPr>
                              <w:tc>
                                <w:tcPr>
                                  <w:tcW w:w="3260" w:type="dxa"/>
                                  <w:vAlign w:val="center"/>
                                </w:tcPr>
                                <w:p w:rsidR="008C11E5" w:rsidRPr="00A1115A" w:rsidRDefault="008C11E5" w:rsidP="008C11E5">
                                  <w:pPr>
                                    <w:pStyle w:val="TAC"/>
                                    <w:rPr>
                                      <w:rFonts w:cs="Arial"/>
                                      <w:b/>
                                    </w:rPr>
                                  </w:pPr>
                                  <w:r w:rsidRPr="00A1115A">
                                    <w:t>40 degrees</w:t>
                                  </w:r>
                                </w:p>
                              </w:tc>
                              <w:tc>
                                <w:tcPr>
                                  <w:tcW w:w="3048" w:type="dxa"/>
                                  <w:vAlign w:val="center"/>
                                </w:tcPr>
                                <w:p w:rsidR="008C11E5" w:rsidRPr="00A1115A" w:rsidRDefault="008C11E5" w:rsidP="008C11E5">
                                  <w:pPr>
                                    <w:pStyle w:val="TAC"/>
                                    <w:rPr>
                                      <w:rFonts w:cs="Arial"/>
                                      <w:b/>
                                    </w:rPr>
                                  </w:pPr>
                                  <w:r w:rsidRPr="00A1115A">
                                    <w:t>4 dB</w:t>
                                  </w:r>
                                </w:p>
                              </w:tc>
                              <w:tc>
                                <w:tcPr>
                                  <w:tcW w:w="2694" w:type="dxa"/>
                                  <w:vAlign w:val="center"/>
                                </w:tcPr>
                                <w:p w:rsidR="008C11E5" w:rsidRPr="00A1115A" w:rsidRDefault="008C11E5" w:rsidP="008C11E5">
                                  <w:pPr>
                                    <w:pStyle w:val="TAC"/>
                                    <w:rPr>
                                      <w:rFonts w:cs="Arial"/>
                                      <w:b/>
                                    </w:rPr>
                                  </w:pPr>
                                  <w:r w:rsidRPr="00A1115A">
                                    <w:t xml:space="preserve">20 </w:t>
                                  </w:r>
                                  <w:proofErr w:type="spellStart"/>
                                  <w:r w:rsidRPr="00A1115A">
                                    <w:t>msec</w:t>
                                  </w:r>
                                  <w:proofErr w:type="spellEnd"/>
                                </w:p>
                              </w:tc>
                            </w:tr>
                          </w:tbl>
                          <w:p w:rsidR="008C11E5" w:rsidRPr="00A1115A" w:rsidRDefault="008C11E5" w:rsidP="008C11E5"/>
                          <w:p w:rsidR="00762BF4" w:rsidRDefault="001C0ED8" w:rsidP="001C0ED8">
                            <w:pPr>
                              <w:pStyle w:val="B1"/>
                            </w:pPr>
                            <w:r>
                              <w:t>[…]</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6C2EF4EE" id="_x0000_t202" coordsize="21600,21600" o:spt="202" path="m,l,21600r21600,l21600,xe">
                <v:stroke joinstyle="miter"/>
                <v:path gradientshapeok="t" o:connecttype="rect"/>
              </v:shapetype>
              <v:shape id="Text Box 2" o:spid="_x0000_s1026" type="#_x0000_t202" style="position:absolute;left:0;text-align:left;margin-left:0;margin-top:370.3pt;width:481.9pt;height:212.0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">
                <v:textbox>
                  <w:txbxContent>
                    <w:p w:rsidR="008C11E5" w:rsidRPr="00A1115A" w:rsidRDefault="008C11E5" w:rsidP="008C11E5">
                      <w:pPr>
                        <w:pStyle w:val="Heading3"/>
                      </w:pPr>
                      <w:bookmarkStart w:id="20" w:name="_Toc21344347"/>
                      <w:bookmarkStart w:id="21" w:name="_Toc29801833"/>
                      <w:bookmarkStart w:id="22" w:name="_Toc29802257"/>
                      <w:bookmarkStart w:id="23" w:name="_Toc29802882"/>
                      <w:bookmarkStart w:id="24" w:name="_Toc36107624"/>
                      <w:bookmarkStart w:id="25" w:name="_Toc37251390"/>
                      <w:bookmarkStart w:id="26" w:name="_Toc45888259"/>
                      <w:bookmarkStart w:id="27" w:name="_Toc45888858"/>
                      <w:bookmarkStart w:id="28" w:name="_Toc61367543"/>
                      <w:bookmarkStart w:id="29" w:name="_Toc61372926"/>
                      <w:bookmarkStart w:id="30" w:name="_Toc68230874"/>
                      <w:bookmarkStart w:id="31" w:name="_Toc69084287"/>
                      <w:bookmarkStart w:id="32" w:name="_Toc75467297"/>
                      <w:bookmarkStart w:id="33" w:name="_Toc76509319"/>
                      <w:bookmarkStart w:id="34" w:name="_Toc76718309"/>
                      <w:bookmarkStart w:id="35" w:name="_Toc83580640"/>
                      <w:bookmarkStart w:id="36" w:name="_Toc84405149"/>
                      <w:bookmarkStart w:id="37" w:name="_Toc84413758"/>
                      <w:bookmarkStart w:id="38" w:name="_Hlk101256729"/>
                      <w:r w:rsidRPr="00A1115A">
                        <w:t>6.4D.4</w:t>
                      </w:r>
                      <w:r w:rsidRPr="00A1115A">
                        <w:tab/>
                        <w:t>Requirements for coherent UL MIMO</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rsidR="008C11E5" w:rsidRPr="00A1115A" w:rsidRDefault="008C11E5" w:rsidP="008C11E5">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xml:space="preserve">, </w:t>
                      </w:r>
                      <w:proofErr w:type="gramStart"/>
                      <w:r w:rsidRPr="00A1115A">
                        <w:t>for the purpose of</w:t>
                      </w:r>
                      <w:proofErr w:type="gramEnd"/>
                      <w:r w:rsidRPr="00A1115A">
                        <w:t xml:space="preserve">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rsidR="008C11E5" w:rsidRPr="00A1115A" w:rsidRDefault="008C11E5" w:rsidP="008C11E5">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8C11E5" w:rsidRPr="00A1115A" w:rsidTr="003F1359">
                        <w:trPr>
                          <w:trHeight w:val="187"/>
                          <w:jc w:val="center"/>
                        </w:trPr>
                        <w:tc>
                          <w:tcPr>
                            <w:tcW w:w="3260" w:type="dxa"/>
                          </w:tcPr>
                          <w:p w:rsidR="008C11E5" w:rsidRPr="00A1115A" w:rsidRDefault="008C11E5" w:rsidP="008C11E5">
                            <w:pPr>
                              <w:pStyle w:val="TAH"/>
                              <w:rPr>
                                <w:rFonts w:cs="Arial"/>
                              </w:rPr>
                            </w:pPr>
                            <w:r w:rsidRPr="00A1115A">
                              <w:t>Difference of relative phase error</w:t>
                            </w:r>
                          </w:p>
                        </w:tc>
                        <w:tc>
                          <w:tcPr>
                            <w:tcW w:w="3048" w:type="dxa"/>
                          </w:tcPr>
                          <w:p w:rsidR="008C11E5" w:rsidRPr="00A1115A" w:rsidRDefault="008C11E5" w:rsidP="008C11E5">
                            <w:pPr>
                              <w:pStyle w:val="TAH"/>
                            </w:pPr>
                            <w:r w:rsidRPr="00A1115A">
                              <w:t>Difference of relative power error</w:t>
                            </w:r>
                          </w:p>
                        </w:tc>
                        <w:tc>
                          <w:tcPr>
                            <w:tcW w:w="2694" w:type="dxa"/>
                          </w:tcPr>
                          <w:p w:rsidR="008C11E5" w:rsidRPr="00A1115A" w:rsidRDefault="008C11E5" w:rsidP="008C11E5">
                            <w:pPr>
                              <w:pStyle w:val="TAH"/>
                              <w:rPr>
                                <w:rFonts w:cs="Arial"/>
                              </w:rPr>
                            </w:pPr>
                            <w:r w:rsidRPr="00A1115A">
                              <w:t>Time window</w:t>
                            </w:r>
                          </w:p>
                        </w:tc>
                      </w:tr>
                      <w:tr w:rsidR="008C11E5" w:rsidRPr="00A1115A" w:rsidTr="003F1359">
                        <w:trPr>
                          <w:trHeight w:val="187"/>
                          <w:jc w:val="center"/>
                        </w:trPr>
                        <w:tc>
                          <w:tcPr>
                            <w:tcW w:w="3260" w:type="dxa"/>
                            <w:vAlign w:val="center"/>
                          </w:tcPr>
                          <w:p w:rsidR="008C11E5" w:rsidRPr="00A1115A" w:rsidRDefault="008C11E5" w:rsidP="008C11E5">
                            <w:pPr>
                              <w:pStyle w:val="TAC"/>
                              <w:rPr>
                                <w:rFonts w:cs="Arial"/>
                                <w:b/>
                              </w:rPr>
                            </w:pPr>
                            <w:r w:rsidRPr="00A1115A">
                              <w:t>40 degrees</w:t>
                            </w:r>
                          </w:p>
                        </w:tc>
                        <w:tc>
                          <w:tcPr>
                            <w:tcW w:w="3048" w:type="dxa"/>
                            <w:vAlign w:val="center"/>
                          </w:tcPr>
                          <w:p w:rsidR="008C11E5" w:rsidRPr="00A1115A" w:rsidRDefault="008C11E5" w:rsidP="008C11E5">
                            <w:pPr>
                              <w:pStyle w:val="TAC"/>
                              <w:rPr>
                                <w:rFonts w:cs="Arial"/>
                                <w:b/>
                              </w:rPr>
                            </w:pPr>
                            <w:r w:rsidRPr="00A1115A">
                              <w:t>4 dB</w:t>
                            </w:r>
                          </w:p>
                        </w:tc>
                        <w:tc>
                          <w:tcPr>
                            <w:tcW w:w="2694" w:type="dxa"/>
                            <w:vAlign w:val="center"/>
                          </w:tcPr>
                          <w:p w:rsidR="008C11E5" w:rsidRPr="00A1115A" w:rsidRDefault="008C11E5" w:rsidP="008C11E5">
                            <w:pPr>
                              <w:pStyle w:val="TAC"/>
                              <w:rPr>
                                <w:rFonts w:cs="Arial"/>
                                <w:b/>
                              </w:rPr>
                            </w:pPr>
                            <w:r w:rsidRPr="00A1115A">
                              <w:t xml:space="preserve">20 </w:t>
                            </w:r>
                            <w:proofErr w:type="spellStart"/>
                            <w:r w:rsidRPr="00A1115A">
                              <w:t>msec</w:t>
                            </w:r>
                            <w:proofErr w:type="spellEnd"/>
                          </w:p>
                        </w:tc>
                      </w:tr>
                    </w:tbl>
                    <w:p w:rsidR="008C11E5" w:rsidRPr="00A1115A" w:rsidRDefault="008C11E5" w:rsidP="008C11E5"/>
                    <w:p w:rsidR="00762BF4" w:rsidRDefault="001C0ED8" w:rsidP="001C0ED8">
                      <w:pPr>
                        <w:pStyle w:val="B1"/>
                      </w:pPr>
                      <w:r>
                        <w:t>[…]</w:t>
                      </w:r>
                    </w:p>
                  </w:txbxContent>
                </v:textbox>
                <w10:wrap type="square" anchorx="margin" anchory="page"/>
              </v:shape>
            </w:pict>
          </mc:Fallback>
        </mc:AlternateContent>
      </w:r>
      <w:r w:rsidR="00AC3915" w:rsidRPr="00E7666F">
        <w:t>The 6.4D.4 requirements</w:t>
      </w:r>
      <w:r w:rsidR="0039337E" w:rsidRPr="00E7666F">
        <w:t xml:space="preserve"> [2]</w:t>
      </w:r>
      <w:r w:rsidR="00AC3915" w:rsidRPr="00E7666F">
        <w:t xml:space="preserve"> specify both phase and power requirements, but this contribution mainly concentrate on the phase related ones.</w:t>
      </w:r>
    </w:p>
    <w:p w:rsidR="008C11E5" w:rsidRDefault="008C11E5" w:rsidP="00AC3915">
      <w:pPr>
        <w:ind w:firstLine="284"/>
        <w:jc w:val="both"/>
      </w:pPr>
    </w:p>
    <w:p w:rsidR="00762BF4" w:rsidRDefault="00762BF4" w:rsidP="00AC3915">
      <w:pPr>
        <w:ind w:firstLine="284"/>
        <w:jc w:val="both"/>
      </w:pPr>
    </w:p>
    <w:p w:rsidR="001C0ED8" w:rsidRDefault="001C0ED8">
      <w:pPr>
        <w:overflowPunct/>
        <w:autoSpaceDE/>
        <w:autoSpaceDN/>
        <w:adjustRightInd/>
        <w:spacing w:after="0"/>
        <w:textAlignment w:val="auto"/>
      </w:pPr>
      <w:r>
        <w:br w:type="page"/>
      </w:r>
    </w:p>
    <w:p w:rsidR="000C3927" w:rsidRDefault="000C3927" w:rsidP="000C3927">
      <w:pPr>
        <w:pStyle w:val="Heading1"/>
      </w:pPr>
      <w:r>
        <w:lastRenderedPageBreak/>
        <w:t>2. Discussion</w:t>
      </w:r>
    </w:p>
    <w:p w:rsidR="00AC32DD" w:rsidRDefault="00AC32DD" w:rsidP="00AC32DD">
      <w:pPr>
        <w:ind w:firstLine="284"/>
        <w:jc w:val="both"/>
      </w:pPr>
      <w:r w:rsidRPr="000C3927">
        <w:t>The points treated in the discussion section are the following:</w:t>
      </w:r>
    </w:p>
    <w:p w:rsidR="00AC32DD" w:rsidRPr="00421D63" w:rsidRDefault="00AC32DD" w:rsidP="00AC32DD">
      <w:pPr>
        <w:pStyle w:val="ListParagraph"/>
        <w:numPr>
          <w:ilvl w:val="0"/>
          <w:numId w:val="2"/>
        </w:numPr>
        <w:jc w:val="both"/>
      </w:pPr>
      <w:r w:rsidRPr="00421D63">
        <w:t>Symbols used for calculation and equalization.</w:t>
      </w:r>
    </w:p>
    <w:p w:rsidR="00AC32DD" w:rsidRPr="00421D63" w:rsidRDefault="003077D5" w:rsidP="00AC32DD">
      <w:pPr>
        <w:pStyle w:val="ListParagraph"/>
        <w:numPr>
          <w:ilvl w:val="0"/>
          <w:numId w:val="2"/>
        </w:numPr>
        <w:jc w:val="both"/>
      </w:pPr>
      <w:r w:rsidRPr="00421D63">
        <w:t>The need of CFO on slot-by-slot basis and the impact of performing it</w:t>
      </w:r>
      <w:r w:rsidR="00AC32DD" w:rsidRPr="00421D63">
        <w:t>.</w:t>
      </w:r>
    </w:p>
    <w:p w:rsidR="00AC32DD" w:rsidRPr="00421D63" w:rsidRDefault="003077D5" w:rsidP="00AC32DD">
      <w:pPr>
        <w:pStyle w:val="ListParagraph"/>
        <w:numPr>
          <w:ilvl w:val="0"/>
          <w:numId w:val="2"/>
        </w:numPr>
        <w:jc w:val="both"/>
      </w:pPr>
      <w:r w:rsidRPr="00421D63">
        <w:t>Frequency and time domain steps of the measurement method</w:t>
      </w:r>
      <w:r w:rsidR="00AC32DD" w:rsidRPr="00421D63">
        <w:t>.</w:t>
      </w:r>
    </w:p>
    <w:p w:rsidR="000C3927" w:rsidRDefault="000C3927" w:rsidP="000C3927">
      <w:pPr>
        <w:pStyle w:val="Heading2"/>
      </w:pPr>
      <w:r>
        <w:t xml:space="preserve">2.1. </w:t>
      </w:r>
      <w:r w:rsidRPr="000C3927">
        <w:t xml:space="preserve">Symbols used for </w:t>
      </w:r>
      <w:r w:rsidR="005D5EBF">
        <w:t>channel estimation</w:t>
      </w:r>
    </w:p>
    <w:p w:rsidR="000C3927" w:rsidRDefault="000C3927" w:rsidP="000C3927">
      <w:pPr>
        <w:ind w:firstLine="284"/>
        <w:jc w:val="both"/>
      </w:pPr>
      <w:r>
        <w:t>DMRS REs are enough to estimate MIMO channel, which includes phase shift on UE side.</w:t>
      </w:r>
    </w:p>
    <w:p w:rsidR="000C3927" w:rsidRDefault="000C3927" w:rsidP="000C3927">
      <w:pPr>
        <w:ind w:firstLine="284"/>
        <w:jc w:val="both"/>
      </w:pPr>
      <w:r>
        <w:t>However, when properly processed, Data symbols helps DMRS to reduce the noise effect. The help by data symbols is limited because:</w:t>
      </w:r>
    </w:p>
    <w:p w:rsidR="000C3927" w:rsidRDefault="000C3927" w:rsidP="000C3927">
      <w:pPr>
        <w:pStyle w:val="ListParagraph"/>
        <w:numPr>
          <w:ilvl w:val="0"/>
          <w:numId w:val="1"/>
        </w:numPr>
        <w:jc w:val="both"/>
      </w:pPr>
      <w:r>
        <w:t>sample increase is small (14 symbols instead of 3 symbols).</w:t>
      </w:r>
    </w:p>
    <w:p w:rsidR="000C3927" w:rsidRPr="002370F3" w:rsidRDefault="000C3927" w:rsidP="000C3927">
      <w:pPr>
        <w:pStyle w:val="ListParagraph"/>
        <w:numPr>
          <w:ilvl w:val="0"/>
          <w:numId w:val="1"/>
        </w:numPr>
        <w:jc w:val="both"/>
      </w:pPr>
      <w:r w:rsidRPr="002370F3">
        <w:t>data symbols are unknown (if hard decision failed, it affects channel estimation).</w:t>
      </w:r>
    </w:p>
    <w:p w:rsidR="00FC3C1C" w:rsidRPr="002370F3" w:rsidRDefault="00FC3C1C" w:rsidP="00FC3C1C">
      <w:pPr>
        <w:ind w:firstLine="284"/>
        <w:jc w:val="both"/>
        <w:rPr>
          <w:i/>
        </w:rPr>
      </w:pPr>
      <w:r w:rsidRPr="002370F3">
        <w:rPr>
          <w:b/>
          <w:i/>
        </w:rPr>
        <w:t>Observation 1:</w:t>
      </w:r>
      <w:r w:rsidRPr="002370F3">
        <w:rPr>
          <w:i/>
        </w:rPr>
        <w:t xml:space="preserve"> </w:t>
      </w:r>
      <w:r w:rsidR="003077D5" w:rsidRPr="002370F3">
        <w:rPr>
          <w:b/>
          <w:i/>
        </w:rPr>
        <w:t>DMRS REs are enough to estimate MIMO channel</w:t>
      </w:r>
      <w:r w:rsidRPr="002370F3">
        <w:rPr>
          <w:b/>
          <w:i/>
        </w:rPr>
        <w:t>.</w:t>
      </w:r>
    </w:p>
    <w:p w:rsidR="00232B4B" w:rsidRPr="00A61526" w:rsidRDefault="00232B4B" w:rsidP="00232B4B">
      <w:pPr>
        <w:ind w:firstLine="284"/>
        <w:jc w:val="both"/>
        <w:rPr>
          <w:i/>
        </w:rPr>
      </w:pPr>
      <w:r w:rsidRPr="002370F3">
        <w:rPr>
          <w:b/>
          <w:i/>
        </w:rPr>
        <w:t xml:space="preserve">Proposal 1: </w:t>
      </w:r>
      <w:r w:rsidR="00FD6E74">
        <w:rPr>
          <w:b/>
          <w:i/>
        </w:rPr>
        <w:t>The c</w:t>
      </w:r>
      <w:r w:rsidR="005D5EBF">
        <w:rPr>
          <w:b/>
          <w:i/>
        </w:rPr>
        <w:t>hannel estimation</w:t>
      </w:r>
      <w:r w:rsidR="00A66CF3" w:rsidRPr="002370F3">
        <w:rPr>
          <w:b/>
          <w:i/>
        </w:rPr>
        <w:t xml:space="preserve"> should be determined based on DRMS REs with the option to use data symbols</w:t>
      </w:r>
      <w:r w:rsidRPr="002370F3">
        <w:rPr>
          <w:b/>
          <w:i/>
        </w:rPr>
        <w:t>.</w:t>
      </w:r>
    </w:p>
    <w:p w:rsidR="00FC3C1C" w:rsidRDefault="00FC3C1C" w:rsidP="00FC3C1C">
      <w:pPr>
        <w:pStyle w:val="Heading2"/>
      </w:pPr>
      <w:r>
        <w:t>2.2. CFO</w:t>
      </w:r>
    </w:p>
    <w:p w:rsidR="00C06A85" w:rsidRDefault="00FC3C1C" w:rsidP="00FC3C1C">
      <w:pPr>
        <w:ind w:firstLine="284"/>
        <w:jc w:val="both"/>
      </w:pPr>
      <w:r w:rsidRPr="00E502E4">
        <w:t>In the WF</w:t>
      </w:r>
      <w:r w:rsidR="00C06A85">
        <w:t xml:space="preserve"> [1], it was pointed out that the need for CFO correction was put as necessary in various documents but not demonstrated as such, also its impact was not analysed and that there was </w:t>
      </w:r>
      <w:r w:rsidR="00C146A2">
        <w:t>the possibility that it is instead</w:t>
      </w:r>
      <w:r w:rsidR="00C06A85">
        <w:t xml:space="preserve"> detrimental</w:t>
      </w:r>
      <w:r w:rsidR="00C146A2">
        <w:t xml:space="preserve"> to the intended measurement</w:t>
      </w:r>
      <w:r w:rsidR="00C06A85">
        <w:t>. Below are detailed the reasons for the need for CFO correction and the impact on the actual measurement.</w:t>
      </w:r>
    </w:p>
    <w:p w:rsidR="00FC3C1C" w:rsidRDefault="00FC3C1C" w:rsidP="00FC3C1C">
      <w:pPr>
        <w:pStyle w:val="Heading3"/>
      </w:pPr>
      <w:r>
        <w:t xml:space="preserve">2.2.1. </w:t>
      </w:r>
      <w:r w:rsidRPr="00E502E4">
        <w:t xml:space="preserve">The need </w:t>
      </w:r>
      <w:r w:rsidRPr="005A1527">
        <w:t xml:space="preserve">of CFO </w:t>
      </w:r>
      <w:r w:rsidR="001F60A7" w:rsidRPr="005A1527">
        <w:t xml:space="preserve">correction </w:t>
      </w:r>
      <w:r w:rsidRPr="005A1527">
        <w:t>on</w:t>
      </w:r>
      <w:r w:rsidRPr="00E502E4">
        <w:t xml:space="preserve"> slot-by-slot basis</w:t>
      </w:r>
    </w:p>
    <w:p w:rsidR="000E67B2" w:rsidRDefault="000E67B2" w:rsidP="00FC3C1C">
      <w:pPr>
        <w:ind w:firstLine="284"/>
        <w:jc w:val="both"/>
      </w:pPr>
      <w:r>
        <w:t xml:space="preserve">To determine for each slot a unique phase number from the channel estimation made on the </w:t>
      </w:r>
      <w:r w:rsidRPr="000E67B2">
        <w:t>3 DMRS symbols</w:t>
      </w:r>
      <w:r>
        <w:t xml:space="preserve">, the usage of such techniques as linear averaging or LSE </w:t>
      </w:r>
      <w:r w:rsidRPr="000E67B2">
        <w:t xml:space="preserve">is </w:t>
      </w:r>
      <w:r>
        <w:t>necessary. However, such techniques</w:t>
      </w:r>
      <w:r w:rsidRPr="000E67B2">
        <w:t xml:space="preserve"> </w:t>
      </w:r>
      <w:r>
        <w:t>require reasonable small linear phase rotation between the DMRS symbols of a slot.</w:t>
      </w:r>
    </w:p>
    <w:p w:rsidR="002370F3" w:rsidRDefault="002370F3" w:rsidP="002370F3">
      <w:pPr>
        <w:ind w:firstLine="284"/>
        <w:jc w:val="both"/>
      </w:pPr>
      <w:r>
        <w:t>Indeed, the DMRS symbol at position symbol #2 of each slot is employed as reference, but the linear phase distortion makes it and the other symbols including DMRS symbol #7 and #11 rotates.</w:t>
      </w:r>
    </w:p>
    <w:p w:rsidR="00146CBF" w:rsidRDefault="00146CBF" w:rsidP="002370F3">
      <w:pPr>
        <w:ind w:firstLine="284"/>
        <w:jc w:val="both"/>
      </w:pPr>
    </w:p>
    <w:p w:rsidR="00C157BD" w:rsidRDefault="00C157BD" w:rsidP="00C157BD">
      <w:pPr>
        <w:jc w:val="center"/>
      </w:pPr>
      <w:r>
        <w:rPr>
          <w:noProof/>
        </w:rPr>
        <w:drawing>
          <wp:inline distT="0" distB="0" distL="0" distR="0">
            <wp:extent cx="4143600" cy="2235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ercent CFO - 2.png"/>
                    <pic:cNvPicPr/>
                  </pic:nvPicPr>
                  <pic:blipFill>
                    <a:blip r:embed="rId8">
                      <a:extLst>
                        <a:ext uri="{28A0092B-C50C-407E-A947-70E740481C1C}">
                          <a14:useLocalDpi xmlns:a14="http://schemas.microsoft.com/office/drawing/2010/main" val="0"/>
                        </a:ext>
                      </a:extLst>
                    </a:blip>
                    <a:stretch>
                      <a:fillRect/>
                    </a:stretch>
                  </pic:blipFill>
                  <pic:spPr>
                    <a:xfrm>
                      <a:off x="0" y="0"/>
                      <a:ext cx="4143600" cy="2235600"/>
                    </a:xfrm>
                    <a:prstGeom prst="rect">
                      <a:avLst/>
                    </a:prstGeom>
                  </pic:spPr>
                </pic:pic>
              </a:graphicData>
            </a:graphic>
          </wp:inline>
        </w:drawing>
      </w:r>
    </w:p>
    <w:p w:rsidR="00C157BD" w:rsidRDefault="00C157BD" w:rsidP="00FA7707">
      <w:pPr>
        <w:pStyle w:val="TH"/>
      </w:pPr>
      <w:r>
        <w:t xml:space="preserve">Figure </w:t>
      </w:r>
      <w:r>
        <w:fldChar w:fldCharType="begin"/>
      </w:r>
      <w:r>
        <w:instrText xml:space="preserve"> SEQ Figure \* ARABIC </w:instrText>
      </w:r>
      <w:r>
        <w:fldChar w:fldCharType="separate"/>
      </w:r>
      <w:r w:rsidR="00146CBF">
        <w:rPr>
          <w:noProof/>
        </w:rPr>
        <w:t>1</w:t>
      </w:r>
      <w:r>
        <w:fldChar w:fldCharType="end"/>
      </w:r>
      <w:r>
        <w:t xml:space="preserve">- Effect of 1% normalized CFO on symbols of </w:t>
      </w:r>
      <w:r w:rsidR="00FA7707">
        <w:t xml:space="preserve">a </w:t>
      </w:r>
      <w:r>
        <w:t>slot (DMRS symbols: #2, #7, #11)</w:t>
      </w:r>
      <w:r w:rsidR="00FA7707">
        <w:t>.</w:t>
      </w:r>
    </w:p>
    <w:p w:rsidR="00477D10" w:rsidRDefault="00477D10">
      <w:pPr>
        <w:overflowPunct/>
        <w:autoSpaceDE/>
        <w:autoSpaceDN/>
        <w:adjustRightInd/>
        <w:spacing w:after="0"/>
        <w:textAlignment w:val="auto"/>
      </w:pPr>
      <w:r>
        <w:br w:type="page"/>
      </w:r>
    </w:p>
    <w:p w:rsidR="00C61B72" w:rsidRDefault="00C61B72" w:rsidP="00FC3C1C">
      <w:pPr>
        <w:ind w:firstLine="284"/>
        <w:jc w:val="both"/>
      </w:pPr>
      <w:r>
        <w:lastRenderedPageBreak/>
        <w:t>Even for</w:t>
      </w:r>
      <w:r w:rsidR="00D21F19">
        <w:t xml:space="preserve"> </w:t>
      </w:r>
      <w:r w:rsidR="00D21F19" w:rsidRPr="005A1527">
        <w:t>conformance testing conditions which does not lead to a Doppler shift, a CFO is still possible between the UE and TE. Due to various effects (</w:t>
      </w:r>
      <w:r w:rsidR="005A1527" w:rsidRPr="005A1527">
        <w:t xml:space="preserve">process, temperature, voltage, humidity, aging…) </w:t>
      </w:r>
      <w:r w:rsidR="00D21F19" w:rsidRPr="005A1527">
        <w:t xml:space="preserve">the UE Tx local oscillator and TE Rx local oscillator are likely not to have the same frequency leading to a carrier frequency offset and so linear phase rotation </w:t>
      </w:r>
      <w:r w:rsidR="005A1527">
        <w:t xml:space="preserve">of </w:t>
      </w:r>
      <w:r w:rsidR="00D21F19" w:rsidRPr="005A1527">
        <w:t>the received signal constellation.</w:t>
      </w:r>
    </w:p>
    <w:p w:rsidR="006F29B0" w:rsidRDefault="00FC3C1C" w:rsidP="00FC3C1C">
      <w:pPr>
        <w:ind w:firstLine="284"/>
        <w:jc w:val="both"/>
      </w:pPr>
      <w:r w:rsidRPr="005A1527">
        <w:t xml:space="preserve">The </w:t>
      </w:r>
      <w:r w:rsidR="00A873F0" w:rsidRPr="005A1527">
        <w:t>symbol</w:t>
      </w:r>
      <w:r w:rsidRPr="005A1527">
        <w:t>-to-</w:t>
      </w:r>
      <w:r w:rsidR="00A873F0" w:rsidRPr="005A1527">
        <w:t>symbol</w:t>
      </w:r>
      <w:r w:rsidRPr="005A1527">
        <w:t xml:space="preserve"> linear phase rotation</w:t>
      </w:r>
      <w:r>
        <w:t xml:space="preserve"> </w:t>
      </w:r>
      <w:r w:rsidR="003E40B9">
        <w:t xml:space="preserve">is </w:t>
      </w:r>
      <w:r>
        <w:t xml:space="preserve">given by </w:t>
      </w:r>
      <m:oMath>
        <m:r>
          <w:rPr>
            <w:rFonts w:ascii="Cambria Math" w:hAnsi="Cambria Math"/>
          </w:rPr>
          <m:t>2πε</m:t>
        </m:r>
      </m:oMath>
      <w:r>
        <w:t xml:space="preserve"> where </w:t>
      </w:r>
      <m:oMath>
        <m:r>
          <w:rPr>
            <w:rFonts w:ascii="Cambria Math" w:hAnsi="Cambria Math"/>
          </w:rPr>
          <m:t>ε</m:t>
        </m:r>
      </m:oMath>
      <w:r>
        <w:t xml:space="preserve"> is the normalized CFO calculated as </w:t>
      </w:r>
      <m:oMath>
        <m:r>
          <w:rPr>
            <w:rFonts w:ascii="Cambria Math" w:hAnsi="Cambria Math"/>
          </w:rPr>
          <m:t>ε=</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offset</m:t>
                </m:r>
              </m:sub>
            </m:sSub>
          </m:num>
          <m:den>
            <m:r>
              <w:rPr>
                <w:rFonts w:ascii="Cambria Math" w:hAnsi="Cambria Math"/>
              </w:rPr>
              <m:t>∆f</m:t>
            </m:r>
          </m:den>
        </m:f>
      </m:oMath>
      <w:r>
        <w:t xml:space="preserve"> </w:t>
      </w:r>
      <w:r w:rsidR="007372CF">
        <w:t>with</w:t>
      </w:r>
      <w:r w:rsidR="003E40B9">
        <w:t xml:space="preserve"> the </w:t>
      </w:r>
      <w:r w:rsidR="003E40B9" w:rsidRPr="00F14D8C">
        <w:t xml:space="preserve">carrier frequency offset </w:t>
      </w:r>
      <m:oMath>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ppm</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oMath>
      <w:r w:rsidR="003E40B9">
        <w:t xml:space="preserve">, the </w:t>
      </w:r>
      <w:r w:rsidR="003E40B9" w:rsidRPr="00F14D8C">
        <w:t xml:space="preserve">subcarrier spacing </w:t>
      </w:r>
      <m:oMath>
        <m:r>
          <w:rPr>
            <w:rFonts w:ascii="Cambria Math" w:hAnsi="Cambria Math"/>
          </w:rPr>
          <m:t>∆f</m:t>
        </m:r>
      </m:oMath>
      <w:r w:rsidR="003E40B9">
        <w:t xml:space="preserve">and the </w:t>
      </w:r>
      <w:r w:rsidR="003E40B9" w:rsidRPr="00F14D8C">
        <w:t xml:space="preserve">frequency error of </w:t>
      </w:r>
      <m:oMath>
        <m:sSub>
          <m:sSubPr>
            <m:ctrlPr>
              <w:rPr>
                <w:rFonts w:ascii="Cambria Math" w:hAnsi="Cambria Math"/>
                <w:i/>
              </w:rPr>
            </m:ctrlPr>
          </m:sSubPr>
          <m:e>
            <m:r>
              <w:rPr>
                <w:rFonts w:ascii="Cambria Math" w:hAnsi="Cambria Math"/>
              </w:rPr>
              <m:t>e</m:t>
            </m:r>
          </m:e>
          <m:sub>
            <m:r>
              <w:rPr>
                <w:rFonts w:ascii="Cambria Math" w:hAnsi="Cambria Math"/>
              </w:rPr>
              <m:t>ppm</m:t>
            </m:r>
          </m:sub>
        </m:sSub>
      </m:oMath>
      <w:r w:rsidR="003E40B9">
        <w:t>.</w:t>
      </w:r>
      <w:r w:rsidR="00A873F0">
        <w:t xml:space="preserve"> Figure 1 shows the case of a 1% </w:t>
      </w:r>
      <w:r w:rsidR="00A873F0" w:rsidRPr="005A1527">
        <w:t xml:space="preserve">normalized CFO </w:t>
      </w:r>
      <w:r w:rsidR="005A1527" w:rsidRPr="005A1527">
        <w:t xml:space="preserve">(with DMRS symbol #2 as reference) </w:t>
      </w:r>
      <w:r w:rsidR="00A873F0" w:rsidRPr="005A1527">
        <w:t>corresponding</w:t>
      </w:r>
      <w:r w:rsidR="00A873F0">
        <w:t xml:space="preserve"> to a symbol-to-symbol linear phase rotation of 3.6° on data symbols and DMRS symbols of a slot.</w:t>
      </w:r>
    </w:p>
    <w:p w:rsidR="00FC3C1C" w:rsidRDefault="003E40B9" w:rsidP="00FC3C1C">
      <w:pPr>
        <w:ind w:firstLine="284"/>
        <w:jc w:val="both"/>
      </w:pPr>
      <w:r>
        <w:t>Considering the</w:t>
      </w:r>
      <w:r w:rsidR="00FC3C1C" w:rsidRPr="004200B8">
        <w:t xml:space="preserve"> worst-case </w:t>
      </w:r>
      <w:r>
        <w:t>v</w:t>
      </w:r>
      <w:r w:rsidR="00FC3C1C" w:rsidRPr="004200B8">
        <w:t xml:space="preserve">alues </w:t>
      </w:r>
      <w:r>
        <w:t xml:space="preserve">of the parameters used </w:t>
      </w:r>
      <w:r w:rsidR="00FC3C1C" w:rsidRPr="004200B8">
        <w:t xml:space="preserve">for </w:t>
      </w:r>
      <w:r>
        <w:t xml:space="preserve">calculating the normalized </w:t>
      </w:r>
      <w:r w:rsidR="00FC3C1C" w:rsidRPr="004200B8">
        <w:t>CFO for FR1 i.e.:</w:t>
      </w:r>
    </w:p>
    <w:p w:rsidR="00FC3C1C" w:rsidRDefault="00FC3C1C" w:rsidP="00FC3C1C">
      <w:pPr>
        <w:pStyle w:val="ListParagraph"/>
        <w:numPr>
          <w:ilvl w:val="0"/>
          <w:numId w:val="4"/>
        </w:numPr>
        <w:jc w:val="both"/>
      </w:pPr>
      <w:r w:rsidRPr="00F14D8C">
        <w:t xml:space="preserve">The subcarrier spacing </w:t>
      </w:r>
      <m:oMath>
        <m:r>
          <w:rPr>
            <w:rFonts w:ascii="Cambria Math" w:hAnsi="Cambria Math"/>
          </w:rPr>
          <m:t>∆f</m:t>
        </m:r>
      </m:oMath>
      <w:r>
        <w:t xml:space="preserve"> </w:t>
      </w:r>
      <w:r w:rsidRPr="00F14D8C">
        <w:t>=15kHz</w:t>
      </w:r>
      <w:r w:rsidR="003E40B9">
        <w:t xml:space="preserve"> (the smallest value for the different numerologies)</w:t>
      </w:r>
      <w:r w:rsidRPr="00F14D8C">
        <w:t>.</w:t>
      </w:r>
    </w:p>
    <w:p w:rsidR="00FC3C1C" w:rsidRPr="00F14D8C" w:rsidRDefault="00FC3C1C" w:rsidP="00FC3C1C">
      <w:pPr>
        <w:pStyle w:val="ListParagraph"/>
        <w:numPr>
          <w:ilvl w:val="0"/>
          <w:numId w:val="4"/>
        </w:numPr>
      </w:pPr>
      <w:r w:rsidRPr="00F14D8C">
        <w:t xml:space="preserve">A carrier frequency </w:t>
      </w:r>
      <m:oMath>
        <m:sSub>
          <m:sSubPr>
            <m:ctrlPr>
              <w:rPr>
                <w:rFonts w:ascii="Cambria Math" w:hAnsi="Cambria Math"/>
                <w:i/>
              </w:rPr>
            </m:ctrlPr>
          </m:sSubPr>
          <m:e>
            <m:r>
              <w:rPr>
                <w:rFonts w:ascii="Cambria Math" w:hAnsi="Cambria Math"/>
              </w:rPr>
              <m:t>f</m:t>
            </m:r>
          </m:e>
          <m:sub>
            <m:r>
              <w:rPr>
                <w:rFonts w:ascii="Cambria Math" w:hAnsi="Cambria Math"/>
              </w:rPr>
              <m:t>carrier</m:t>
            </m:r>
          </m:sub>
        </m:sSub>
      </m:oMath>
      <w:r w:rsidRPr="00F14D8C">
        <w:t xml:space="preserve"> = 6GHz</w:t>
      </w:r>
      <w:r w:rsidR="003E40B9">
        <w:t xml:space="preserve"> (the highest carrier frequency in FR1)</w:t>
      </w:r>
      <w:r w:rsidRPr="00F14D8C">
        <w:t>.</w:t>
      </w:r>
    </w:p>
    <w:p w:rsidR="00FC3C1C" w:rsidRPr="005A1527" w:rsidRDefault="00FC3C1C" w:rsidP="00FC3C1C">
      <w:pPr>
        <w:pStyle w:val="ListParagraph"/>
        <w:numPr>
          <w:ilvl w:val="0"/>
          <w:numId w:val="4"/>
        </w:numPr>
      </w:pPr>
      <w:r w:rsidRPr="005A1527">
        <w:t xml:space="preserve">The frequency error of </w:t>
      </w:r>
      <m:oMath>
        <m:sSub>
          <m:sSubPr>
            <m:ctrlPr>
              <w:rPr>
                <w:rFonts w:ascii="Cambria Math" w:hAnsi="Cambria Math"/>
                <w:i/>
              </w:rPr>
            </m:ctrlPr>
          </m:sSubPr>
          <m:e>
            <m:r>
              <w:rPr>
                <w:rFonts w:ascii="Cambria Math" w:hAnsi="Cambria Math"/>
              </w:rPr>
              <m:t>e</m:t>
            </m:r>
          </m:e>
          <m:sub>
            <m:r>
              <w:rPr>
                <w:rFonts w:ascii="Cambria Math" w:hAnsi="Cambria Math"/>
              </w:rPr>
              <m:t>ppm</m:t>
            </m:r>
          </m:sub>
        </m:sSub>
      </m:oMath>
      <w:r w:rsidRPr="005A1527">
        <w:t>= 0.1ppm (clause 6.4</w:t>
      </w:r>
      <w:r w:rsidR="001F60A7" w:rsidRPr="005A1527">
        <w:t>.1</w:t>
      </w:r>
      <w:r w:rsidRPr="005A1527">
        <w:t xml:space="preserve"> of [</w:t>
      </w:r>
      <w:r w:rsidR="005A1527">
        <w:t>2</w:t>
      </w:r>
      <w:r w:rsidRPr="005A1527">
        <w:t>]).</w:t>
      </w:r>
    </w:p>
    <w:p w:rsidR="003E40B9" w:rsidRPr="005A1527" w:rsidRDefault="00D6331D" w:rsidP="00FC3C1C">
      <w:pPr>
        <w:ind w:firstLine="284"/>
        <w:jc w:val="both"/>
      </w:pPr>
      <w:r w:rsidRPr="005A1527">
        <w:t>The</w:t>
      </w:r>
      <w:r w:rsidR="00FC3C1C" w:rsidRPr="005A1527">
        <w:t xml:space="preserve"> worst-case carrier frequency offset </w:t>
      </w:r>
      <m:oMath>
        <m:sSub>
          <m:sSubPr>
            <m:ctrlPr>
              <w:rPr>
                <w:rFonts w:ascii="Cambria Math" w:hAnsi="Cambria Math"/>
                <w:i/>
              </w:rPr>
            </m:ctrlPr>
          </m:sSubPr>
          <m:e>
            <m:r>
              <w:rPr>
                <w:rFonts w:ascii="Cambria Math" w:hAnsi="Cambria Math"/>
              </w:rPr>
              <m:t>f</m:t>
            </m:r>
          </m:e>
          <m:sub>
            <m:r>
              <w:rPr>
                <w:rFonts w:ascii="Cambria Math" w:hAnsi="Cambria Math"/>
              </w:rPr>
              <m:t>offset</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ppm</m:t>
                </m:r>
              </m:sub>
            </m:sSub>
          </m:num>
          <m:den>
            <m:sSup>
              <m:sSupPr>
                <m:ctrlPr>
                  <w:rPr>
                    <w:rFonts w:ascii="Cambria Math" w:hAnsi="Cambria Math"/>
                    <w:i/>
                  </w:rPr>
                </m:ctrlPr>
              </m:sSupPr>
              <m:e>
                <m:r>
                  <w:rPr>
                    <w:rFonts w:ascii="Cambria Math" w:hAnsi="Cambria Math"/>
                  </w:rPr>
                  <m:t>10</m:t>
                </m:r>
              </m:e>
              <m:sup>
                <m:r>
                  <w:rPr>
                    <w:rFonts w:ascii="Cambria Math" w:hAnsi="Cambria Math"/>
                  </w:rPr>
                  <m:t>6</m:t>
                </m:r>
              </m:sup>
            </m:sSup>
          </m:den>
        </m:f>
        <m:r>
          <w:rPr>
            <w:rFonts w:ascii="Cambria Math" w:hAnsi="Cambria Math"/>
          </w:rPr>
          <m:t>=</m:t>
        </m:r>
      </m:oMath>
      <w:r w:rsidR="00FC3C1C" w:rsidRPr="005A1527">
        <w:t xml:space="preserve"> 0.6 kHz and so </w:t>
      </w:r>
      <w:r w:rsidRPr="005A1527">
        <w:t xml:space="preserve">the worst-case </w:t>
      </w:r>
      <w:r w:rsidR="00FC3C1C" w:rsidRPr="005A1527">
        <w:t xml:space="preserve">normalized CFO </w:t>
      </w:r>
      <m:oMath>
        <m:r>
          <w:rPr>
            <w:rFonts w:ascii="Cambria Math" w:hAnsi="Cambria Math"/>
          </w:rPr>
          <m:t>ε</m:t>
        </m:r>
      </m:oMath>
      <w:r w:rsidR="00FC3C1C" w:rsidRPr="005A1527">
        <w:t xml:space="preserve"> equal to 4%</w:t>
      </w:r>
      <w:r w:rsidRPr="005A1527">
        <w:t>, leading to a</w:t>
      </w:r>
      <w:r w:rsidR="003E40B9" w:rsidRPr="005A1527">
        <w:t xml:space="preserve"> worst-case s</w:t>
      </w:r>
      <w:r w:rsidR="001F60A7" w:rsidRPr="005A1527">
        <w:t>ymbol</w:t>
      </w:r>
      <w:r w:rsidR="003E40B9" w:rsidRPr="005A1527">
        <w:t>-to-</w:t>
      </w:r>
      <w:r w:rsidR="001F60A7" w:rsidRPr="005A1527">
        <w:t>symbol</w:t>
      </w:r>
      <w:r w:rsidR="003E40B9" w:rsidRPr="005A1527">
        <w:t xml:space="preserve"> linear phase rotation equal to 14.4° for FR1</w:t>
      </w:r>
    </w:p>
    <w:p w:rsidR="00D6331D" w:rsidRPr="005A1527" w:rsidRDefault="00FC3C1C" w:rsidP="00FC3C1C">
      <w:pPr>
        <w:ind w:firstLine="284"/>
        <w:jc w:val="both"/>
      </w:pPr>
      <w:r w:rsidRPr="005A1527">
        <w:t>The linear phase rotation can then be as high as</w:t>
      </w:r>
      <w:r w:rsidR="00D6331D" w:rsidRPr="005A1527">
        <w:t>:</w:t>
      </w:r>
    </w:p>
    <w:p w:rsidR="00D6331D" w:rsidRPr="005A1527" w:rsidRDefault="00FC3C1C" w:rsidP="00D6331D">
      <w:pPr>
        <w:pStyle w:val="ListParagraph"/>
        <w:numPr>
          <w:ilvl w:val="0"/>
          <w:numId w:val="12"/>
        </w:numPr>
        <w:jc w:val="both"/>
      </w:pPr>
      <w:r w:rsidRPr="005A1527">
        <w:t xml:space="preserve">72° </w:t>
      </w:r>
      <w:r w:rsidR="00D6331D" w:rsidRPr="005A1527">
        <w:t>(5 s</w:t>
      </w:r>
      <w:r w:rsidR="001F60A7" w:rsidRPr="005A1527">
        <w:t>ymbol</w:t>
      </w:r>
      <w:r w:rsidR="00D6331D" w:rsidRPr="005A1527">
        <w:t>s x 14.4°/s</w:t>
      </w:r>
      <w:r w:rsidR="001F60A7" w:rsidRPr="005A1527">
        <w:t>ymbol</w:t>
      </w:r>
      <w:r w:rsidR="00D6331D" w:rsidRPr="005A1527">
        <w:t xml:space="preserve">) </w:t>
      </w:r>
      <w:r w:rsidRPr="005A1527">
        <w:t>between s</w:t>
      </w:r>
      <w:r w:rsidR="001046E7" w:rsidRPr="005A1527">
        <w:t>ymbol</w:t>
      </w:r>
      <w:r w:rsidRPr="005A1527">
        <w:t xml:space="preserve"> #2 and s</w:t>
      </w:r>
      <w:r w:rsidR="001046E7" w:rsidRPr="005A1527">
        <w:t>ymbol</w:t>
      </w:r>
      <w:r w:rsidRPr="005A1527">
        <w:t xml:space="preserve"> #7 and</w:t>
      </w:r>
    </w:p>
    <w:p w:rsidR="00D6331D" w:rsidRPr="005A1527" w:rsidRDefault="00FC3C1C" w:rsidP="00D6331D">
      <w:pPr>
        <w:pStyle w:val="ListParagraph"/>
        <w:numPr>
          <w:ilvl w:val="0"/>
          <w:numId w:val="12"/>
        </w:numPr>
        <w:jc w:val="both"/>
      </w:pPr>
      <w:r w:rsidRPr="005A1527">
        <w:t xml:space="preserve">129.6° </w:t>
      </w:r>
      <w:r w:rsidR="00D6331D" w:rsidRPr="005A1527">
        <w:t>(9 s</w:t>
      </w:r>
      <w:r w:rsidR="001F60A7" w:rsidRPr="005A1527">
        <w:t>ymbol</w:t>
      </w:r>
      <w:r w:rsidR="00D6331D" w:rsidRPr="005A1527">
        <w:t>s x 14.4°/s</w:t>
      </w:r>
      <w:r w:rsidR="001F60A7" w:rsidRPr="005A1527">
        <w:t>ymbol</w:t>
      </w:r>
      <w:r w:rsidR="00D6331D" w:rsidRPr="005A1527">
        <w:t>) between</w:t>
      </w:r>
      <w:r w:rsidRPr="005A1527">
        <w:t xml:space="preserve"> s</w:t>
      </w:r>
      <w:r w:rsidR="001046E7" w:rsidRPr="005A1527">
        <w:t>ymbol</w:t>
      </w:r>
      <w:r w:rsidRPr="005A1527">
        <w:t xml:space="preserve"> #2 and s</w:t>
      </w:r>
      <w:r w:rsidR="001046E7" w:rsidRPr="005A1527">
        <w:t>ymbol</w:t>
      </w:r>
      <w:r w:rsidRPr="005A1527">
        <w:t xml:space="preserve"> #11</w:t>
      </w:r>
      <w:r w:rsidR="00DE458D" w:rsidRPr="005A1527">
        <w:t>.</w:t>
      </w:r>
    </w:p>
    <w:p w:rsidR="00D21F19" w:rsidRDefault="002370F3" w:rsidP="00D21F19">
      <w:pPr>
        <w:ind w:firstLine="284"/>
        <w:jc w:val="both"/>
      </w:pPr>
      <w:r w:rsidRPr="00421D63">
        <w:t xml:space="preserve">It is necessary to reduce the normalized CFO value to such a value that linear phase rotation is small enough: CFO correction is needed. </w:t>
      </w:r>
      <w:r w:rsidR="00D21F19" w:rsidRPr="00421D63">
        <w:t>When noise is the only error, LSE method is a good solution to remove noise effect on channel estimation</w:t>
      </w:r>
      <w:r w:rsidRPr="00421D63">
        <w:t>.</w:t>
      </w:r>
    </w:p>
    <w:p w:rsidR="001F60A7" w:rsidRPr="001F60A7" w:rsidRDefault="001F60A7" w:rsidP="00D21F19">
      <w:pPr>
        <w:ind w:firstLine="284"/>
        <w:jc w:val="both"/>
      </w:pPr>
      <w:r w:rsidRPr="005A1527">
        <w:rPr>
          <w:rFonts w:asciiTheme="minorHAnsi" w:eastAsiaTheme="minorHAnsi" w:hAnsiTheme="minorHAnsi" w:cstheme="minorBidi"/>
          <w:lang w:val="en-US"/>
        </w:rPr>
        <w:t>The fact that slot-by-slot CFO correction is needed is the fact that clause 6.4.1 is valid for 1ms so the next 1ms a CFO correction is probably necessary to maintain the ±0.1ppm frequency error.</w:t>
      </w:r>
    </w:p>
    <w:p w:rsidR="00FC3C1C" w:rsidRPr="00A61526" w:rsidRDefault="00FC3C1C" w:rsidP="00FC3C1C">
      <w:pPr>
        <w:ind w:firstLine="284"/>
        <w:jc w:val="both"/>
        <w:rPr>
          <w:i/>
        </w:rPr>
      </w:pPr>
      <w:r w:rsidRPr="00421D63">
        <w:rPr>
          <w:b/>
          <w:i/>
        </w:rPr>
        <w:t xml:space="preserve">Observation </w:t>
      </w:r>
      <w:r w:rsidR="002370F3" w:rsidRPr="00421D63">
        <w:rPr>
          <w:b/>
          <w:i/>
        </w:rPr>
        <w:t>2</w:t>
      </w:r>
      <w:r w:rsidRPr="00421D63">
        <w:rPr>
          <w:b/>
          <w:i/>
        </w:rPr>
        <w:t>:</w:t>
      </w:r>
      <w:r w:rsidRPr="00421D63">
        <w:rPr>
          <w:i/>
        </w:rPr>
        <w:t xml:space="preserve"> </w:t>
      </w:r>
      <w:r w:rsidRPr="00421D63">
        <w:rPr>
          <w:b/>
          <w:i/>
        </w:rPr>
        <w:t xml:space="preserve">The </w:t>
      </w:r>
      <w:r w:rsidRPr="00A61526">
        <w:rPr>
          <w:b/>
          <w:i/>
        </w:rPr>
        <w:t>linear phase rotation between the DMRS symbol #2 and additional DMRS symbols can be high enough such that techniques as LSE cannot be used to determine slot phase from the DMRS symbols.</w:t>
      </w:r>
    </w:p>
    <w:p w:rsidR="00FC3C1C" w:rsidRPr="00A61526" w:rsidRDefault="00FC3C1C" w:rsidP="00FC3C1C">
      <w:pPr>
        <w:ind w:firstLine="284"/>
        <w:jc w:val="both"/>
        <w:rPr>
          <w:i/>
        </w:rPr>
      </w:pPr>
      <w:r w:rsidRPr="005A1527">
        <w:rPr>
          <w:b/>
          <w:i/>
        </w:rPr>
        <w:t xml:space="preserve">Observation </w:t>
      </w:r>
      <w:r w:rsidR="002370F3" w:rsidRPr="005A1527">
        <w:rPr>
          <w:b/>
          <w:i/>
        </w:rPr>
        <w:t>3</w:t>
      </w:r>
      <w:r w:rsidRPr="005A1527">
        <w:rPr>
          <w:b/>
          <w:i/>
        </w:rPr>
        <w:t>:</w:t>
      </w:r>
      <w:r w:rsidRPr="005A1527">
        <w:rPr>
          <w:i/>
        </w:rPr>
        <w:t xml:space="preserve"> </w:t>
      </w:r>
      <w:r w:rsidRPr="005A1527">
        <w:rPr>
          <w:b/>
          <w:i/>
        </w:rPr>
        <w:t>The CFO within a slot needs to be corrected to reduce linear phase rotation to a level manageable to such techniques as LSE.</w:t>
      </w:r>
      <w:r w:rsidR="001119CC" w:rsidRPr="005A1527">
        <w:rPr>
          <w:b/>
          <w:i/>
        </w:rPr>
        <w:t xml:space="preserve"> As clause 6.4.1. is valid for 1ms, the CFO correction needs to be applied every millisecond i.e. every slot in the case of the 15kHz subcarrier spacing.</w:t>
      </w:r>
    </w:p>
    <w:p w:rsidR="00FC3C1C" w:rsidRDefault="00FC3C1C" w:rsidP="00FC3C1C">
      <w:pPr>
        <w:pStyle w:val="Heading3"/>
      </w:pPr>
      <w:r>
        <w:t xml:space="preserve">2.2.2. </w:t>
      </w:r>
      <w:r w:rsidRPr="00E57BF8">
        <w:t>The impact of performing CFO on slot-by-slot basis</w:t>
      </w:r>
    </w:p>
    <w:p w:rsidR="00FC3C1C" w:rsidRDefault="00FC3C1C" w:rsidP="00FC3C1C">
      <w:r>
        <w:t>The TE by applying a common frequency correction during a slot for both Ant1 and Ant2 signals at the UE antenna outputs, can:</w:t>
      </w:r>
    </w:p>
    <w:p w:rsidR="00FC3C1C" w:rsidRDefault="00FC3C1C" w:rsidP="00FC3C1C">
      <w:pPr>
        <w:pStyle w:val="ListParagraph"/>
        <w:numPr>
          <w:ilvl w:val="0"/>
          <w:numId w:val="5"/>
        </w:numPr>
      </w:pPr>
      <w:r>
        <w:t>reduce significantly the frequency error at each antenna and so have the effect of linear phase rotation significantly reduced.</w:t>
      </w:r>
    </w:p>
    <w:p w:rsidR="00FC3C1C" w:rsidRDefault="00FC3C1C" w:rsidP="00FC3C1C">
      <w:pPr>
        <w:pStyle w:val="ListParagraph"/>
        <w:numPr>
          <w:ilvl w:val="0"/>
          <w:numId w:val="5"/>
        </w:numPr>
      </w:pPr>
      <w:r>
        <w:t>keep the relative phase rotates at the same rate than the relative frequency error between Ant1 and Ant2, and so not having an impact on their slot relative phase errors.</w:t>
      </w:r>
    </w:p>
    <w:p w:rsidR="00FC3C1C" w:rsidRDefault="00FC3C1C" w:rsidP="00FC3C1C">
      <w:pPr>
        <w:ind w:firstLine="284"/>
      </w:pPr>
      <w:r>
        <w:t xml:space="preserve">For each slot, the common frequency correction could be simply calculated as the average of the signed frequency errors at the two uplink antenna connectors </w:t>
      </w:r>
      <w:r w:rsidR="005A1527">
        <w:t>i.e.</w:t>
      </w:r>
      <w:r>
        <w:t>:</w:t>
      </w:r>
    </w:p>
    <w:p w:rsidR="00FC3C1C" w:rsidRPr="00E57BF8" w:rsidRDefault="00FC3C1C" w:rsidP="00FC3C1C">
      <m:oMathPara>
        <m:oMath>
          <m:r>
            <w:rPr>
              <w:rFonts w:ascii="Cambria Math" w:hAnsi="Cambria Math"/>
            </w:rPr>
            <m:t>FrequencyCorrection=</m:t>
          </m:r>
          <m:f>
            <m:fPr>
              <m:ctrlPr>
                <w:rPr>
                  <w:rFonts w:ascii="Cambria Math" w:hAnsi="Cambria Math"/>
                  <w:i/>
                </w:rPr>
              </m:ctrlPr>
            </m:fPr>
            <m:num>
              <m:sSub>
                <m:sSubPr>
                  <m:ctrlPr>
                    <w:rPr>
                      <w:rFonts w:ascii="Cambria Math" w:hAnsi="Cambria Math"/>
                      <w:i/>
                    </w:rPr>
                  </m:ctrlPr>
                </m:sSubPr>
                <m:e>
                  <m:r>
                    <w:rPr>
                      <w:rFonts w:ascii="Cambria Math" w:hAnsi="Cambria Math"/>
                    </w:rPr>
                    <m:t>FrequencyError</m:t>
                  </m:r>
                </m:e>
                <m:sub>
                  <m:r>
                    <w:rPr>
                      <w:rFonts w:ascii="Cambria Math" w:hAnsi="Cambria Math"/>
                    </w:rPr>
                    <m:t>Antenna1</m:t>
                  </m:r>
                </m:sub>
              </m:sSub>
              <m:r>
                <w:rPr>
                  <w:rFonts w:ascii="Cambria Math" w:hAnsi="Cambria Math"/>
                </w:rPr>
                <m:t>-</m:t>
              </m:r>
              <m:sSub>
                <m:sSubPr>
                  <m:ctrlPr>
                    <w:rPr>
                      <w:rFonts w:ascii="Cambria Math" w:hAnsi="Cambria Math"/>
                      <w:i/>
                    </w:rPr>
                  </m:ctrlPr>
                </m:sSubPr>
                <m:e>
                  <m:r>
                    <w:rPr>
                      <w:rFonts w:ascii="Cambria Math" w:hAnsi="Cambria Math"/>
                    </w:rPr>
                    <m:t>FrequencyError</m:t>
                  </m:r>
                </m:e>
                <m:sub>
                  <m:r>
                    <w:rPr>
                      <w:rFonts w:ascii="Cambria Math" w:hAnsi="Cambria Math"/>
                    </w:rPr>
                    <m:t>Antenna2</m:t>
                  </m:r>
                </m:sub>
              </m:sSub>
            </m:num>
            <m:den>
              <m:r>
                <w:rPr>
                  <w:rFonts w:ascii="Cambria Math" w:hAnsi="Cambria Math"/>
                </w:rPr>
                <m:t>2</m:t>
              </m:r>
            </m:den>
          </m:f>
        </m:oMath>
      </m:oMathPara>
    </w:p>
    <w:p w:rsidR="00FC3C1C" w:rsidRDefault="00FC3C1C" w:rsidP="00FC3C1C">
      <w:pPr>
        <w:ind w:firstLine="284"/>
      </w:pPr>
      <w:r w:rsidRPr="00E57BF8">
        <w:t>UE local oscillators used for Tx1 and Tx2 should be the same or derived from the same reference clock, so the frequency error between them should be relatively small, so the new normalized CFO should be small and so the linear phase rotation also allowing to use LSE.</w:t>
      </w:r>
    </w:p>
    <w:p w:rsidR="00FC3C1C" w:rsidRDefault="00FC3C1C" w:rsidP="00160A99">
      <w:pPr>
        <w:ind w:firstLine="284"/>
      </w:pPr>
      <w:r w:rsidRPr="005A1527">
        <w:t>In Table F.1.2-1 of [</w:t>
      </w:r>
      <w:r w:rsidR="005A1527" w:rsidRPr="005A1527">
        <w:t>3</w:t>
      </w:r>
      <w:r w:rsidRPr="005A1527">
        <w:t xml:space="preserve">] as shown below, the maximum test system uncertainty is almost negligible for frequency error, ±36 Hz corresponds to a normalized CFO </w:t>
      </w:r>
      <m:oMath>
        <m:r>
          <w:rPr>
            <w:rFonts w:ascii="Cambria Math" w:hAnsi="Cambria Math"/>
          </w:rPr>
          <m:t>ε</m:t>
        </m:r>
      </m:oMath>
      <w:r w:rsidRPr="005A1527">
        <w:t xml:space="preserve"> of just 0.24% (15kHz SCS at 6GHz) i.e. to less than 1° of s</w:t>
      </w:r>
      <w:r w:rsidR="001046E7" w:rsidRPr="005A1527">
        <w:t>ymbol</w:t>
      </w:r>
      <w:r w:rsidRPr="005A1527">
        <w:t>-to-s</w:t>
      </w:r>
      <w:r w:rsidR="001046E7" w:rsidRPr="005A1527">
        <w:t>ymbol</w:t>
      </w:r>
      <w:r w:rsidRPr="005A1527">
        <w:t xml:space="preserve"> linear phase rotation.</w:t>
      </w:r>
      <w:r w:rsidR="00477D10">
        <w:br w:type="page"/>
      </w:r>
    </w:p>
    <w:tbl>
      <w:tblPr>
        <w:tblStyle w:val="TableGrid"/>
        <w:tblpPr w:leftFromText="180" w:rightFromText="180" w:vertAnchor="text" w:horzAnchor="margin" w:tblpXSpec="center" w:tblpY="320"/>
        <w:tblW w:w="0" w:type="auto"/>
        <w:jc w:val="center"/>
        <w:tblLook w:val="04A0" w:firstRow="1" w:lastRow="0" w:firstColumn="1" w:lastColumn="0" w:noHBand="0" w:noVBand="1"/>
      </w:tblPr>
      <w:tblGrid>
        <w:gridCol w:w="9629"/>
      </w:tblGrid>
      <w:tr w:rsidR="00FC3C1C" w:rsidTr="003F1359">
        <w:trPr>
          <w:jc w:val="center"/>
        </w:trPr>
        <w:tc>
          <w:tcPr>
            <w:tcW w:w="9631" w:type="dxa"/>
          </w:tcPr>
          <w:p w:rsidR="00FC3C1C" w:rsidRPr="00581E1C" w:rsidRDefault="00FC3C1C" w:rsidP="003F1359">
            <w:pPr>
              <w:pStyle w:val="TH"/>
              <w:spacing w:before="120" w:after="120"/>
            </w:pPr>
            <w:r w:rsidRPr="00581E1C">
              <w:lastRenderedPageBreak/>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35"/>
              <w:gridCol w:w="4535"/>
              <w:gridCol w:w="2720"/>
            </w:tblGrid>
            <w:tr w:rsidR="00FC3C1C" w:rsidRPr="00581E1C" w:rsidTr="003F1359">
              <w:trPr>
                <w:cantSplit/>
                <w:jc w:val="center"/>
              </w:trPr>
              <w:tc>
                <w:tcPr>
                  <w:tcW w:w="2435" w:type="dxa"/>
                </w:tcPr>
                <w:p w:rsidR="00FC3C1C" w:rsidRPr="00581E1C" w:rsidRDefault="00FC3C1C" w:rsidP="00A41786">
                  <w:pPr>
                    <w:pStyle w:val="TAH"/>
                    <w:framePr w:hSpace="180" w:wrap="around" w:vAnchor="text" w:hAnchor="margin" w:xAlign="center" w:y="320"/>
                    <w:spacing w:before="120" w:after="120"/>
                  </w:pPr>
                  <w:r w:rsidRPr="00581E1C">
                    <w:t>Subclause</w:t>
                  </w:r>
                </w:p>
              </w:tc>
              <w:tc>
                <w:tcPr>
                  <w:tcW w:w="4535" w:type="dxa"/>
                </w:tcPr>
                <w:p w:rsidR="00FC3C1C" w:rsidRPr="00581E1C" w:rsidRDefault="00FC3C1C" w:rsidP="00A41786">
                  <w:pPr>
                    <w:pStyle w:val="TAH"/>
                    <w:framePr w:hSpace="180" w:wrap="around" w:vAnchor="text" w:hAnchor="margin" w:xAlign="center" w:y="320"/>
                    <w:spacing w:before="120" w:after="120"/>
                  </w:pPr>
                  <w:r w:rsidRPr="00581E1C">
                    <w:t>Maximum Test System Uncertainty</w:t>
                  </w:r>
                </w:p>
              </w:tc>
              <w:tc>
                <w:tcPr>
                  <w:tcW w:w="2720" w:type="dxa"/>
                </w:tcPr>
                <w:p w:rsidR="00FC3C1C" w:rsidRPr="00581E1C" w:rsidRDefault="00FC3C1C" w:rsidP="00A41786">
                  <w:pPr>
                    <w:pStyle w:val="TAH"/>
                    <w:framePr w:hSpace="180" w:wrap="around" w:vAnchor="text" w:hAnchor="margin" w:xAlign="center" w:y="320"/>
                    <w:spacing w:before="120" w:after="120"/>
                  </w:pPr>
                  <w:r w:rsidRPr="00581E1C">
                    <w:t>Derivation of Test System Uncertainty</w:t>
                  </w:r>
                </w:p>
              </w:tc>
            </w:tr>
            <w:tr w:rsidR="00FC3C1C" w:rsidRPr="00581E1C" w:rsidTr="003F1359">
              <w:trPr>
                <w:cantSplit/>
                <w:jc w:val="center"/>
              </w:trPr>
              <w:tc>
                <w:tcPr>
                  <w:tcW w:w="2435" w:type="dxa"/>
                </w:tcPr>
                <w:p w:rsidR="00FC3C1C" w:rsidRPr="00581E1C" w:rsidRDefault="00FC3C1C" w:rsidP="00A41786">
                  <w:pPr>
                    <w:pStyle w:val="TAL"/>
                    <w:framePr w:hSpace="180" w:wrap="around" w:vAnchor="text" w:hAnchor="margin" w:xAlign="center" w:y="320"/>
                    <w:spacing w:before="120" w:after="120"/>
                    <w:rPr>
                      <w:rFonts w:cs="v4.2.0"/>
                    </w:rPr>
                  </w:pPr>
                  <w:r w:rsidRPr="00581E1C">
                    <w:rPr>
                      <w:rFonts w:cs="v4.2.0"/>
                    </w:rPr>
                    <w:t>6.4.1 Frequency Error</w:t>
                  </w:r>
                </w:p>
              </w:tc>
              <w:tc>
                <w:tcPr>
                  <w:tcW w:w="4535" w:type="dxa"/>
                </w:tcPr>
                <w:p w:rsidR="00FC3C1C" w:rsidRPr="00581E1C" w:rsidRDefault="00FC3C1C" w:rsidP="00A41786">
                  <w:pPr>
                    <w:pStyle w:val="TAL"/>
                    <w:framePr w:hSpace="180" w:wrap="around" w:vAnchor="text" w:hAnchor="margin" w:xAlign="center" w:y="320"/>
                    <w:spacing w:before="120" w:after="120"/>
                    <w:rPr>
                      <w:rFonts w:cs="Arial"/>
                    </w:rPr>
                  </w:pPr>
                  <w:r w:rsidRPr="00581E1C">
                    <w:rPr>
                      <w:rFonts w:cs="Arial"/>
                    </w:rPr>
                    <w:t>±15 Hz, f ≤ 3.0GHz</w:t>
                  </w:r>
                </w:p>
                <w:p w:rsidR="00FC3C1C" w:rsidRPr="00581E1C" w:rsidRDefault="00FC3C1C" w:rsidP="00A41786">
                  <w:pPr>
                    <w:pStyle w:val="TAL"/>
                    <w:framePr w:hSpace="180" w:wrap="around" w:vAnchor="text" w:hAnchor="margin" w:xAlign="center" w:y="320"/>
                    <w:spacing w:before="120" w:after="120"/>
                    <w:rPr>
                      <w:rFonts w:cs="Arial"/>
                    </w:rPr>
                  </w:pPr>
                  <w:r w:rsidRPr="00581E1C">
                    <w:rPr>
                      <w:rFonts w:cs="Arial"/>
                    </w:rPr>
                    <w:t>±36 Hz, f &gt; 3.0GHz</w:t>
                  </w:r>
                </w:p>
                <w:p w:rsidR="00FC3C1C" w:rsidRPr="00581E1C" w:rsidRDefault="00FC3C1C" w:rsidP="00A41786">
                  <w:pPr>
                    <w:pStyle w:val="TAL"/>
                    <w:framePr w:hSpace="180" w:wrap="around" w:vAnchor="text" w:hAnchor="margin" w:xAlign="center" w:y="320"/>
                    <w:spacing w:before="120" w:after="120"/>
                    <w:rPr>
                      <w:rFonts w:cs="Arial"/>
                    </w:rPr>
                  </w:pPr>
                </w:p>
                <w:p w:rsidR="00FC3C1C" w:rsidRPr="00581E1C" w:rsidRDefault="00FC3C1C" w:rsidP="00A41786">
                  <w:pPr>
                    <w:pStyle w:val="TAL"/>
                    <w:framePr w:hSpace="180" w:wrap="around" w:vAnchor="text" w:hAnchor="margin" w:xAlign="center" w:y="320"/>
                    <w:spacing w:before="120" w:after="120"/>
                    <w:rPr>
                      <w:rFonts w:cs="Arial"/>
                    </w:rPr>
                  </w:pPr>
                  <w:r w:rsidRPr="00581E1C">
                    <w:rPr>
                      <w:rFonts w:cs="Arial"/>
                    </w:rPr>
                    <w:t xml:space="preserve">DL Signal level: </w:t>
                  </w:r>
                </w:p>
                <w:p w:rsidR="00FC3C1C" w:rsidRPr="00581E1C" w:rsidRDefault="00FC3C1C" w:rsidP="00A41786">
                  <w:pPr>
                    <w:pStyle w:val="TAL"/>
                    <w:framePr w:hSpace="180" w:wrap="around" w:vAnchor="text" w:hAnchor="margin" w:xAlign="center" w:y="320"/>
                    <w:spacing w:before="120" w:after="120"/>
                    <w:rPr>
                      <w:rFonts w:cs="Arial"/>
                    </w:rPr>
                  </w:pPr>
                  <w:r w:rsidRPr="00581E1C">
                    <w:rPr>
                      <w:rFonts w:cs="Arial"/>
                    </w:rPr>
                    <w:t>±0.7 dB, f ≤ 3.0GHz</w:t>
                  </w:r>
                </w:p>
                <w:p w:rsidR="00FC3C1C" w:rsidRPr="00581E1C" w:rsidRDefault="00FC3C1C" w:rsidP="00A41786">
                  <w:pPr>
                    <w:pStyle w:val="TAL"/>
                    <w:framePr w:hSpace="180" w:wrap="around" w:vAnchor="text" w:hAnchor="margin" w:xAlign="center" w:y="320"/>
                    <w:spacing w:before="120" w:after="120"/>
                    <w:rPr>
                      <w:rFonts w:cs="Arial"/>
                    </w:rPr>
                  </w:pPr>
                  <w:r w:rsidRPr="00581E1C">
                    <w:rPr>
                      <w:rFonts w:cs="Arial"/>
                    </w:rPr>
                    <w:t>±1.0 dB, 3.0GHz &lt; f ≤ 4.2GHz</w:t>
                  </w:r>
                </w:p>
                <w:p w:rsidR="00FC3C1C" w:rsidRPr="00581E1C" w:rsidRDefault="00FC3C1C" w:rsidP="00A41786">
                  <w:pPr>
                    <w:pStyle w:val="TAL"/>
                    <w:framePr w:hSpace="180" w:wrap="around" w:vAnchor="text" w:hAnchor="margin" w:xAlign="center" w:y="320"/>
                    <w:spacing w:before="120" w:after="120"/>
                    <w:rPr>
                      <w:rFonts w:cs="Arial"/>
                    </w:rPr>
                  </w:pPr>
                  <w:r w:rsidRPr="00581E1C">
                    <w:rPr>
                      <w:rFonts w:cs="Arial"/>
                    </w:rPr>
                    <w:t>±1.5 dB, 4.2GHz &lt; f ≤ 6.0GHz</w:t>
                  </w:r>
                </w:p>
              </w:tc>
              <w:tc>
                <w:tcPr>
                  <w:tcW w:w="2720" w:type="dxa"/>
                </w:tcPr>
                <w:p w:rsidR="00FC3C1C" w:rsidRPr="00581E1C" w:rsidRDefault="00FC3C1C" w:rsidP="00A41786">
                  <w:pPr>
                    <w:pStyle w:val="TAL"/>
                    <w:framePr w:hSpace="180" w:wrap="around" w:vAnchor="text" w:hAnchor="margin" w:xAlign="center" w:y="320"/>
                    <w:spacing w:before="120" w:after="120"/>
                    <w:rPr>
                      <w:rFonts w:cs="Arial"/>
                      <w:snapToGrid w:val="0"/>
                      <w:lang w:eastAsia="sv-SE"/>
                    </w:rPr>
                  </w:pPr>
                </w:p>
              </w:tc>
            </w:tr>
          </w:tbl>
          <w:p w:rsidR="00FC3C1C" w:rsidRDefault="00FC3C1C" w:rsidP="003F1359">
            <w:pPr>
              <w:spacing w:before="120" w:after="120"/>
              <w:ind w:left="567" w:hanging="285"/>
            </w:pPr>
          </w:p>
        </w:tc>
      </w:tr>
    </w:tbl>
    <w:p w:rsidR="00FC3C1C" w:rsidRDefault="00FC3C1C" w:rsidP="00FC3C1C"/>
    <w:p w:rsidR="00FC3C1C" w:rsidRDefault="00FC3C1C" w:rsidP="00FC3C1C"/>
    <w:p w:rsidR="00FC3C1C" w:rsidRPr="00A61526" w:rsidRDefault="00FC3C1C" w:rsidP="00FC3C1C">
      <w:pPr>
        <w:ind w:firstLine="284"/>
        <w:jc w:val="both"/>
        <w:rPr>
          <w:i/>
        </w:rPr>
      </w:pPr>
      <w:r w:rsidRPr="00A61526">
        <w:rPr>
          <w:b/>
          <w:i/>
        </w:rPr>
        <w:t xml:space="preserve">Observation </w:t>
      </w:r>
      <w:r w:rsidR="002370F3">
        <w:rPr>
          <w:b/>
          <w:i/>
        </w:rPr>
        <w:t>4</w:t>
      </w:r>
      <w:r w:rsidRPr="00A61526">
        <w:rPr>
          <w:b/>
          <w:i/>
        </w:rPr>
        <w:t>:</w:t>
      </w:r>
      <w:r w:rsidRPr="00A61526">
        <w:rPr>
          <w:i/>
        </w:rPr>
        <w:t xml:space="preserve"> </w:t>
      </w:r>
      <w:r w:rsidRPr="005665A1">
        <w:rPr>
          <w:b/>
          <w:i/>
        </w:rPr>
        <w:t>A</w:t>
      </w:r>
      <w:r w:rsidRPr="00101EAC">
        <w:rPr>
          <w:b/>
          <w:i/>
        </w:rPr>
        <w:t>pplying a frequency correction at the UE antenna outputs</w:t>
      </w:r>
      <w:r>
        <w:rPr>
          <w:b/>
          <w:i/>
        </w:rPr>
        <w:t xml:space="preserve"> </w:t>
      </w:r>
      <w:r w:rsidRPr="00101EAC">
        <w:rPr>
          <w:b/>
          <w:i/>
        </w:rPr>
        <w:t>can</w:t>
      </w:r>
      <w:r>
        <w:rPr>
          <w:b/>
          <w:i/>
        </w:rPr>
        <w:t xml:space="preserve"> </w:t>
      </w:r>
      <w:r w:rsidRPr="00101EAC">
        <w:rPr>
          <w:b/>
          <w:i/>
        </w:rPr>
        <w:t>reduce significantly the frequency error at each antenna and so have the effect of linear phase rotation significantly reduced</w:t>
      </w:r>
      <w:r w:rsidRPr="00A61526">
        <w:rPr>
          <w:b/>
          <w:i/>
        </w:rPr>
        <w:t>.</w:t>
      </w:r>
    </w:p>
    <w:p w:rsidR="00FC3C1C" w:rsidRPr="00A61526" w:rsidRDefault="00FC3C1C" w:rsidP="00FC3C1C">
      <w:pPr>
        <w:ind w:firstLine="284"/>
        <w:jc w:val="both"/>
        <w:rPr>
          <w:i/>
        </w:rPr>
      </w:pPr>
      <w:r w:rsidRPr="00A61526">
        <w:rPr>
          <w:b/>
          <w:i/>
        </w:rPr>
        <w:t xml:space="preserve">Observation </w:t>
      </w:r>
      <w:r w:rsidR="002370F3">
        <w:rPr>
          <w:b/>
          <w:i/>
        </w:rPr>
        <w:t>5</w:t>
      </w:r>
      <w:r w:rsidRPr="00A61526">
        <w:rPr>
          <w:b/>
          <w:i/>
        </w:rPr>
        <w:t>:</w:t>
      </w:r>
      <w:r w:rsidRPr="00A61526">
        <w:rPr>
          <w:i/>
        </w:rPr>
        <w:t xml:space="preserve"> </w:t>
      </w:r>
      <w:r w:rsidRPr="00101EAC">
        <w:rPr>
          <w:b/>
          <w:i/>
        </w:rPr>
        <w:t>Applying a common frequency correction during a slot for both Ant1 and Ant2 signals at the UE antenna outputs can keep the relative phase rotates at the same rate than the relative frequency error between Ant1 and Ant2, and so not having an impact on their slot relative phase errors</w:t>
      </w:r>
      <w:r w:rsidRPr="00A61526">
        <w:rPr>
          <w:b/>
          <w:i/>
        </w:rPr>
        <w:t>.</w:t>
      </w:r>
    </w:p>
    <w:p w:rsidR="00FC3C1C" w:rsidRPr="00A61526" w:rsidRDefault="00FC3C1C" w:rsidP="00FC3C1C">
      <w:pPr>
        <w:ind w:firstLine="284"/>
        <w:jc w:val="both"/>
        <w:rPr>
          <w:i/>
        </w:rPr>
      </w:pPr>
      <w:r w:rsidRPr="00A61526">
        <w:rPr>
          <w:b/>
          <w:i/>
        </w:rPr>
        <w:t xml:space="preserve">Observation </w:t>
      </w:r>
      <w:r w:rsidR="002370F3">
        <w:rPr>
          <w:b/>
          <w:i/>
        </w:rPr>
        <w:t>6</w:t>
      </w:r>
      <w:r w:rsidRPr="00A61526">
        <w:rPr>
          <w:b/>
          <w:i/>
        </w:rPr>
        <w:t>:</w:t>
      </w:r>
      <w:r w:rsidRPr="00A61526">
        <w:rPr>
          <w:i/>
        </w:rPr>
        <w:t xml:space="preserve"> </w:t>
      </w:r>
      <w:r w:rsidRPr="005665A1">
        <w:rPr>
          <w:b/>
          <w:i/>
        </w:rPr>
        <w:t>The</w:t>
      </w:r>
      <w:r w:rsidRPr="00EF0719">
        <w:rPr>
          <w:b/>
          <w:i/>
        </w:rPr>
        <w:t xml:space="preserve"> common frequency correction could be simply calculated as the average of the signed frequency errors at the two uplink antenna connectors</w:t>
      </w:r>
      <w:r w:rsidRPr="00A61526">
        <w:rPr>
          <w:b/>
          <w:i/>
        </w:rPr>
        <w:t>.</w:t>
      </w:r>
    </w:p>
    <w:p w:rsidR="00FC3C1C" w:rsidRPr="00A61526" w:rsidRDefault="00FC3C1C" w:rsidP="00FC3C1C">
      <w:pPr>
        <w:ind w:firstLine="284"/>
        <w:jc w:val="both"/>
        <w:rPr>
          <w:i/>
        </w:rPr>
      </w:pPr>
      <w:r w:rsidRPr="00EF0719">
        <w:rPr>
          <w:b/>
          <w:i/>
        </w:rPr>
        <w:t xml:space="preserve">Proposal </w:t>
      </w:r>
      <w:r w:rsidR="002370F3">
        <w:rPr>
          <w:b/>
          <w:i/>
        </w:rPr>
        <w:t>2</w:t>
      </w:r>
      <w:r w:rsidRPr="00EF0719">
        <w:rPr>
          <w:b/>
          <w:i/>
        </w:rPr>
        <w:t xml:space="preserve">: </w:t>
      </w:r>
      <w:r>
        <w:rPr>
          <w:b/>
          <w:i/>
        </w:rPr>
        <w:t xml:space="preserve">The TE should perform </w:t>
      </w:r>
      <w:r w:rsidRPr="00EF0719">
        <w:rPr>
          <w:b/>
          <w:i/>
        </w:rPr>
        <w:t xml:space="preserve">a </w:t>
      </w:r>
      <w:r>
        <w:rPr>
          <w:b/>
          <w:i/>
        </w:rPr>
        <w:t>CFO correction on a slot-by-slot basis using a c</w:t>
      </w:r>
      <w:r w:rsidRPr="00EF0719">
        <w:rPr>
          <w:b/>
          <w:i/>
        </w:rPr>
        <w:t>ommon frequency correction</w:t>
      </w:r>
      <w:r>
        <w:rPr>
          <w:b/>
          <w:i/>
        </w:rPr>
        <w:t xml:space="preserve"> </w:t>
      </w:r>
      <w:r w:rsidRPr="00EF0719">
        <w:rPr>
          <w:b/>
          <w:i/>
        </w:rPr>
        <w:t>at the two uplink antenna connectors</w:t>
      </w:r>
      <w:r w:rsidRPr="00A61526">
        <w:rPr>
          <w:b/>
          <w:i/>
        </w:rPr>
        <w:t>.</w:t>
      </w:r>
    </w:p>
    <w:p w:rsidR="00FC3C1C" w:rsidRPr="00A61526" w:rsidRDefault="00FC3C1C" w:rsidP="00FC3C1C">
      <w:pPr>
        <w:ind w:firstLine="284"/>
        <w:jc w:val="both"/>
        <w:rPr>
          <w:i/>
        </w:rPr>
      </w:pPr>
      <w:r w:rsidRPr="00EF0719">
        <w:rPr>
          <w:b/>
          <w:i/>
        </w:rPr>
        <w:t xml:space="preserve">Proposal </w:t>
      </w:r>
      <w:r w:rsidR="002370F3">
        <w:rPr>
          <w:b/>
          <w:i/>
        </w:rPr>
        <w:t>3</w:t>
      </w:r>
      <w:r w:rsidRPr="00EF0719">
        <w:rPr>
          <w:b/>
          <w:i/>
        </w:rPr>
        <w:t xml:space="preserve">: </w:t>
      </w:r>
      <w:r w:rsidRPr="005665A1">
        <w:rPr>
          <w:b/>
          <w:i/>
        </w:rPr>
        <w:t>The</w:t>
      </w:r>
      <w:r w:rsidRPr="00EF0719">
        <w:rPr>
          <w:b/>
          <w:i/>
        </w:rPr>
        <w:t xml:space="preserve"> common frequency correction </w:t>
      </w:r>
      <w:r>
        <w:rPr>
          <w:b/>
          <w:i/>
        </w:rPr>
        <w:t>sh</w:t>
      </w:r>
      <w:r w:rsidRPr="00EF0719">
        <w:rPr>
          <w:b/>
          <w:i/>
        </w:rPr>
        <w:t xml:space="preserve">ould be </w:t>
      </w:r>
      <w:r>
        <w:rPr>
          <w:b/>
          <w:i/>
        </w:rPr>
        <w:t>c</w:t>
      </w:r>
      <w:r w:rsidRPr="00EF0719">
        <w:rPr>
          <w:b/>
          <w:i/>
        </w:rPr>
        <w:t>alculated as the average of the signed frequency errors at the two uplink antenna connectors</w:t>
      </w:r>
      <w:r w:rsidRPr="00A61526">
        <w:rPr>
          <w:b/>
          <w:i/>
        </w:rPr>
        <w:t>.</w:t>
      </w:r>
    </w:p>
    <w:p w:rsidR="00EA2C36" w:rsidRDefault="00EA2C36" w:rsidP="00EA2C36">
      <w:pPr>
        <w:pStyle w:val="Heading2"/>
      </w:pPr>
      <w:r>
        <w:t>2.</w:t>
      </w:r>
      <w:r w:rsidR="00FC3C1C">
        <w:t>3</w:t>
      </w:r>
      <w:r>
        <w:t xml:space="preserve">. </w:t>
      </w:r>
      <w:r w:rsidR="00C225AE">
        <w:t>S</w:t>
      </w:r>
      <w:r w:rsidR="00D476D4">
        <w:t>teps of the</w:t>
      </w:r>
      <w:r w:rsidRPr="00EA2C36">
        <w:t xml:space="preserve"> measurement</w:t>
      </w:r>
      <w:r w:rsidR="00D476D4">
        <w:t xml:space="preserve"> method</w:t>
      </w:r>
    </w:p>
    <w:p w:rsidR="00947A0B" w:rsidRDefault="004F5987" w:rsidP="00D476D4">
      <w:pPr>
        <w:ind w:firstLine="284"/>
        <w:jc w:val="both"/>
      </w:pPr>
      <w:r w:rsidRPr="005A1527">
        <w:t xml:space="preserve">Below are </w:t>
      </w:r>
      <w:r w:rsidR="00D476D4" w:rsidRPr="005A1527">
        <w:t>detailed</w:t>
      </w:r>
      <w:r w:rsidRPr="005A1527">
        <w:t xml:space="preserve"> the </w:t>
      </w:r>
      <w:r w:rsidR="00947A0B" w:rsidRPr="005A1527">
        <w:t xml:space="preserve">steps </w:t>
      </w:r>
      <w:r w:rsidRPr="005A1527">
        <w:t xml:space="preserve">necessary </w:t>
      </w:r>
      <w:r w:rsidR="00D476D4" w:rsidRPr="005A1527">
        <w:t>to obtain the maximum difference of relative phase error during the 20ms time window. As shown it is not possible to strictly categorize the measurement method used as a frequency domain one or time domain one: both domains being involved</w:t>
      </w:r>
      <w:r w:rsidR="00947A0B" w:rsidRPr="005A1527">
        <w:t>:</w:t>
      </w:r>
    </w:p>
    <w:p w:rsidR="00146CBF" w:rsidRDefault="00146CBF" w:rsidP="00D476D4">
      <w:pPr>
        <w:ind w:firstLine="284"/>
        <w:jc w:val="both"/>
      </w:pPr>
    </w:p>
    <w:p w:rsidR="00253849" w:rsidRDefault="001778EF" w:rsidP="00253849">
      <w:pPr>
        <w:ind w:firstLine="284"/>
        <w:jc w:val="center"/>
      </w:pPr>
      <w:r>
        <w:object w:dxaOrig="20271" w:dyaOrig="4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pt" o:ole="">
            <v:imagedata r:id="rId9" o:title=""/>
          </v:shape>
          <o:OLEObject Type="Embed" ProgID="Visio.Drawing.15" ShapeID="_x0000_i1025" DrawAspect="Content" ObjectID="_1712408185" r:id="rId10"/>
        </w:object>
      </w:r>
    </w:p>
    <w:p w:rsidR="00253849" w:rsidRDefault="00CF2C17" w:rsidP="00CF2C17">
      <w:pPr>
        <w:pStyle w:val="TH"/>
      </w:pPr>
      <w:r>
        <w:t xml:space="preserve">Figure </w:t>
      </w:r>
      <w:r>
        <w:fldChar w:fldCharType="begin"/>
      </w:r>
      <w:r>
        <w:instrText xml:space="preserve"> SEQ Figure \* ARABIC </w:instrText>
      </w:r>
      <w:r>
        <w:fldChar w:fldCharType="separate"/>
      </w:r>
      <w:r w:rsidR="00146CBF">
        <w:rPr>
          <w:noProof/>
        </w:rPr>
        <w:t>2</w:t>
      </w:r>
      <w:r>
        <w:fldChar w:fldCharType="end"/>
      </w:r>
      <w:r>
        <w:t xml:space="preserve"> - </w:t>
      </w:r>
      <w:r w:rsidRPr="00A54E7D">
        <w:t>Time line for UL MIMO Operation</w:t>
      </w:r>
      <w:r w:rsidR="005A1527">
        <w:t>.</w:t>
      </w:r>
    </w:p>
    <w:p w:rsidR="00CF2C17" w:rsidRPr="00CF2C17" w:rsidRDefault="00477D10" w:rsidP="00477D10">
      <w:pPr>
        <w:overflowPunct/>
        <w:autoSpaceDE/>
        <w:autoSpaceDN/>
        <w:adjustRightInd/>
        <w:spacing w:after="0"/>
        <w:textAlignment w:val="auto"/>
      </w:pPr>
      <w:r>
        <w:br w:type="page"/>
      </w:r>
    </w:p>
    <w:p w:rsidR="00DC6121" w:rsidRPr="005A1527" w:rsidRDefault="00DC6121" w:rsidP="00DC6121">
      <w:pPr>
        <w:pStyle w:val="ListParagraph"/>
        <w:numPr>
          <w:ilvl w:val="0"/>
          <w:numId w:val="14"/>
        </w:numPr>
      </w:pPr>
      <w:r w:rsidRPr="005A1527">
        <w:lastRenderedPageBreak/>
        <w:t>Determination of the SRS relative phase error based on the last SRS transmitted on Ant1 and Ant2, that relative phase error serves as a reference for the calculation of the difference of relative phase error for each slot of the 20ms time window.</w:t>
      </w:r>
    </w:p>
    <w:p w:rsidR="00DC6121" w:rsidRPr="005A1527" w:rsidRDefault="00DC6121" w:rsidP="00DC6121">
      <w:pPr>
        <w:pStyle w:val="ListParagraph"/>
        <w:numPr>
          <w:ilvl w:val="0"/>
          <w:numId w:val="11"/>
        </w:numPr>
        <w:spacing w:line="360" w:lineRule="auto"/>
      </w:pPr>
      <w:r w:rsidRPr="005A1527">
        <w:t xml:space="preserve">The output is the “SRS relative phase error” for the last SRS transmitted: </w:t>
      </w:r>
      <m:oMath>
        <m:d>
          <m:dPr>
            <m:begChr m:val="["/>
            <m:endChr m:val="]"/>
            <m:ctrlPr>
              <w:rPr>
                <w:rFonts w:ascii="Cambria Math" w:hAnsi="Cambria Math"/>
                <w:i/>
              </w:rPr>
            </m:ctrlPr>
          </m:dPr>
          <m:e>
            <m:r>
              <w:rPr>
                <w:rFonts w:ascii="Cambria Math" w:hAnsi="Cambria Math"/>
              </w:rPr>
              <m:t>1×1</m:t>
            </m:r>
          </m:e>
        </m:d>
      </m:oMath>
      <w:r w:rsidRPr="005A1527">
        <w:t>.</w:t>
      </w:r>
    </w:p>
    <w:p w:rsidR="00DC6121" w:rsidRDefault="00DC6121" w:rsidP="00DC6121">
      <w:pPr>
        <w:pStyle w:val="ListParagraph"/>
        <w:numPr>
          <w:ilvl w:val="0"/>
          <w:numId w:val="14"/>
        </w:numPr>
      </w:pPr>
      <w:r w:rsidRPr="005A1527">
        <w:t>CFO correction on slot-by-slot basis using a common frequency correction for both antenna outputs. Each slot to be characterised has then its CFO corrected.</w:t>
      </w:r>
    </w:p>
    <w:p w:rsidR="00DC6121" w:rsidRPr="005A1527" w:rsidRDefault="00DC6121" w:rsidP="00DC6121">
      <w:pPr>
        <w:pStyle w:val="ListParagraph"/>
      </w:pPr>
    </w:p>
    <w:p w:rsidR="00DC6121" w:rsidRPr="005A1527" w:rsidRDefault="00DC6121" w:rsidP="00DC6121">
      <w:pPr>
        <w:pStyle w:val="ListParagraph"/>
        <w:numPr>
          <w:ilvl w:val="0"/>
          <w:numId w:val="14"/>
        </w:numPr>
      </w:pPr>
      <w:r w:rsidRPr="005A1527">
        <w:t xml:space="preserve">Determination for each subcarrier and each antenna of the slot phase based on the 3 DMRS symbols of the slot using channel estimation based on the LSE technique. </w:t>
      </w:r>
    </w:p>
    <w:p w:rsidR="00DC6121" w:rsidRPr="005A1527" w:rsidRDefault="00DC6121" w:rsidP="00DC6121">
      <w:pPr>
        <w:pStyle w:val="ListParagraph"/>
        <w:numPr>
          <w:ilvl w:val="0"/>
          <w:numId w:val="10"/>
        </w:numPr>
        <w:spacing w:line="360" w:lineRule="auto"/>
      </w:pPr>
      <w:r>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rsidR="00DC6121" w:rsidRPr="005A1527" w:rsidRDefault="00DC6121" w:rsidP="00DC6121">
      <w:pPr>
        <w:pStyle w:val="ListParagraph"/>
        <w:numPr>
          <w:ilvl w:val="0"/>
          <w:numId w:val="14"/>
        </w:numPr>
      </w:pPr>
      <w:r w:rsidRPr="005A1527">
        <w:t xml:space="preserve">Calculation for a slot for each subcarrier of the relative phase error (relative so between Ant1 and Ant2). </w:t>
      </w:r>
    </w:p>
    <w:p w:rsidR="00DC6121" w:rsidRPr="005A1527" w:rsidRDefault="00DC6121" w:rsidP="00DC6121">
      <w:pPr>
        <w:pStyle w:val="ListParagraph"/>
        <w:numPr>
          <w:ilvl w:val="0"/>
          <w:numId w:val="8"/>
        </w:numPr>
        <w:spacing w:line="360" w:lineRule="auto"/>
      </w:pP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rsidR="00DC6121" w:rsidRPr="005A1527" w:rsidRDefault="00DC6121" w:rsidP="00DC6121">
      <w:pPr>
        <w:pStyle w:val="ListParagraph"/>
        <w:numPr>
          <w:ilvl w:val="0"/>
          <w:numId w:val="14"/>
        </w:numPr>
      </w:pPr>
      <w:r w:rsidRPr="005A1527">
        <w:t xml:space="preserve">Calculation for a slot of the DMRS relative phase error based on the quadratic mean (RMS) of the subcarrier relative phase errors determined in step 4. </w:t>
      </w:r>
    </w:p>
    <w:p w:rsidR="00DC6121" w:rsidRPr="005A1527" w:rsidRDefault="00DC6121" w:rsidP="00DC6121">
      <w:pPr>
        <w:pStyle w:val="ListParagraph"/>
        <w:numPr>
          <w:ilvl w:val="0"/>
          <w:numId w:val="7"/>
        </w:numPr>
        <w:spacing w:line="360" w:lineRule="auto"/>
      </w:pPr>
      <w:r w:rsidRPr="005A1527">
        <w:t xml:space="preserve">The output is a “DMRS relative phase error” for a slot: </w:t>
      </w:r>
      <m:oMath>
        <m:d>
          <m:dPr>
            <m:begChr m:val="["/>
            <m:endChr m:val="]"/>
            <m:ctrlPr>
              <w:rPr>
                <w:rFonts w:ascii="Cambria Math" w:hAnsi="Cambria Math"/>
                <w:i/>
              </w:rPr>
            </m:ctrlPr>
          </m:dPr>
          <m:e>
            <m:r>
              <w:rPr>
                <w:rFonts w:ascii="Cambria Math" w:hAnsi="Cambria Math"/>
              </w:rPr>
              <m:t>1×1</m:t>
            </m:r>
          </m:e>
        </m:d>
      </m:oMath>
      <w:r w:rsidRPr="005A1527">
        <w:t>.</w:t>
      </w:r>
    </w:p>
    <w:p w:rsidR="00DC6121" w:rsidRPr="005A1527" w:rsidRDefault="00DC6121" w:rsidP="00DC6121">
      <w:pPr>
        <w:pStyle w:val="ListParagraph"/>
        <w:numPr>
          <w:ilvl w:val="0"/>
          <w:numId w:val="14"/>
        </w:numPr>
      </w:pPr>
      <w:r w:rsidRPr="005A1527">
        <w:t>Calculation for a slot of the difference of relative phase error based on the “SRS relative phase error” (reference) determined in step 1 and the “DMRS relative phase error” determined in step 5.</w:t>
      </w:r>
    </w:p>
    <w:p w:rsidR="00DC6121" w:rsidRPr="005A1527" w:rsidRDefault="00DC6121" w:rsidP="00DC6121">
      <w:pPr>
        <w:pStyle w:val="ListParagraph"/>
        <w:numPr>
          <w:ilvl w:val="0"/>
          <w:numId w:val="7"/>
        </w:numPr>
        <w:spacing w:line="360" w:lineRule="auto"/>
      </w:pPr>
      <w:r w:rsidRPr="005A1527">
        <w:t>The output is a “difference of relative phase error” value for a slot:</w:t>
      </w:r>
      <w:r>
        <w:t xml:space="preserve"> </w:t>
      </w:r>
      <m:oMath>
        <m:d>
          <m:dPr>
            <m:begChr m:val="["/>
            <m:endChr m:val="]"/>
            <m:ctrlPr>
              <w:rPr>
                <w:rFonts w:ascii="Cambria Math" w:hAnsi="Cambria Math"/>
                <w:i/>
              </w:rPr>
            </m:ctrlPr>
          </m:dPr>
          <m:e>
            <m:r>
              <w:rPr>
                <w:rFonts w:ascii="Cambria Math" w:hAnsi="Cambria Math"/>
              </w:rPr>
              <m:t>1×1</m:t>
            </m:r>
          </m:e>
        </m:d>
      </m:oMath>
      <w:r w:rsidRPr="005A1527">
        <w:t>.</w:t>
      </w:r>
    </w:p>
    <w:p w:rsidR="00DC6121" w:rsidRPr="005A1527" w:rsidRDefault="00DC6121" w:rsidP="00DC6121">
      <w:pPr>
        <w:pStyle w:val="ListParagraph"/>
        <w:numPr>
          <w:ilvl w:val="0"/>
          <w:numId w:val="14"/>
        </w:numPr>
      </w:pPr>
      <w:r w:rsidRPr="005A1527">
        <w:t>Perform for each slot of the 20ms time window, steps 2 to 6.</w:t>
      </w:r>
    </w:p>
    <w:p w:rsidR="00DC6121" w:rsidRPr="005A1527" w:rsidRDefault="00DC6121" w:rsidP="00DC6121">
      <w:pPr>
        <w:pStyle w:val="ListParagraph"/>
        <w:numPr>
          <w:ilvl w:val="0"/>
          <w:numId w:val="7"/>
        </w:numPr>
        <w:spacing w:line="360" w:lineRule="auto"/>
      </w:pP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rsidR="00DC6121" w:rsidRPr="005A1527" w:rsidRDefault="00DC6121" w:rsidP="00DC6121">
      <w:pPr>
        <w:pStyle w:val="ListParagraph"/>
        <w:numPr>
          <w:ilvl w:val="0"/>
          <w:numId w:val="14"/>
        </w:numPr>
      </w:pPr>
      <w:r w:rsidRPr="005A1527">
        <w:t>Calculation of the maximum value of the “difference of relative phase error”.</w:t>
      </w:r>
    </w:p>
    <w:p w:rsidR="00DC6121" w:rsidRPr="005A1527" w:rsidRDefault="00DC6121" w:rsidP="00DC6121">
      <w:pPr>
        <w:pStyle w:val="ListParagraph"/>
        <w:numPr>
          <w:ilvl w:val="0"/>
          <w:numId w:val="7"/>
        </w:numPr>
      </w:pPr>
      <w:r w:rsidRPr="005A1527">
        <w:t xml:space="preserve">The output is the “difference of relative phase error” that should be verified as complying with the ±40° requirement: </w:t>
      </w:r>
      <m:oMath>
        <m:d>
          <m:dPr>
            <m:begChr m:val="["/>
            <m:endChr m:val="]"/>
            <m:ctrlPr>
              <w:rPr>
                <w:rFonts w:ascii="Cambria Math" w:hAnsi="Cambria Math"/>
                <w:i/>
              </w:rPr>
            </m:ctrlPr>
          </m:dPr>
          <m:e>
            <m:r>
              <w:rPr>
                <w:rFonts w:ascii="Cambria Math" w:hAnsi="Cambria Math"/>
              </w:rPr>
              <m:t>1×1</m:t>
            </m:r>
          </m:e>
        </m:d>
      </m:oMath>
      <w:r w:rsidRPr="005A1527">
        <w:t>.</w:t>
      </w:r>
    </w:p>
    <w:p w:rsidR="00C225AE" w:rsidRDefault="00C225AE" w:rsidP="00941D11">
      <w:r w:rsidRPr="00EF0719">
        <w:rPr>
          <w:b/>
          <w:i/>
        </w:rPr>
        <w:t xml:space="preserve">Proposal </w:t>
      </w:r>
      <w:r w:rsidR="002370F3">
        <w:rPr>
          <w:b/>
          <w:i/>
        </w:rPr>
        <w:t>4</w:t>
      </w:r>
      <w:r w:rsidRPr="00EF0719">
        <w:rPr>
          <w:b/>
          <w:i/>
        </w:rPr>
        <w:t xml:space="preserve">: </w:t>
      </w:r>
      <w:r w:rsidRPr="005665A1">
        <w:rPr>
          <w:b/>
          <w:i/>
        </w:rPr>
        <w:t>The</w:t>
      </w:r>
      <w:r w:rsidRPr="00EF0719">
        <w:rPr>
          <w:b/>
          <w:i/>
        </w:rPr>
        <w:t xml:space="preserve"> </w:t>
      </w:r>
      <w:r>
        <w:rPr>
          <w:b/>
          <w:i/>
        </w:rPr>
        <w:t xml:space="preserve">steps of the measurement method as </w:t>
      </w:r>
      <w:r w:rsidR="008D68EF">
        <w:rPr>
          <w:b/>
          <w:i/>
        </w:rPr>
        <w:t>described in section 2.3.</w:t>
      </w:r>
      <w:r>
        <w:rPr>
          <w:b/>
          <w:i/>
        </w:rPr>
        <w:t xml:space="preserve"> should be documented in Annex G of the 38.101-1</w:t>
      </w:r>
      <w:r>
        <w:t>.</w:t>
      </w:r>
    </w:p>
    <w:p w:rsidR="00A61526" w:rsidRDefault="00CB0F78" w:rsidP="00CB0F78">
      <w:pPr>
        <w:pStyle w:val="Heading1"/>
      </w:pPr>
      <w:r>
        <w:t>3. Conclusion</w:t>
      </w:r>
    </w:p>
    <w:p w:rsidR="008D68EF" w:rsidRDefault="008D68EF" w:rsidP="00CB0F78">
      <w:pPr>
        <w:ind w:firstLine="284"/>
      </w:pPr>
      <w:r w:rsidRPr="00025B06">
        <w:rPr>
          <w:rFonts w:eastAsia="MS Mincho"/>
        </w:rPr>
        <w:t>Based on the discussion above, we propose the following</w:t>
      </w:r>
      <w:r>
        <w:rPr>
          <w:rFonts w:eastAsia="MS Mincho"/>
        </w:rPr>
        <w:t>:</w:t>
      </w:r>
    </w:p>
    <w:p w:rsidR="002370F3" w:rsidRPr="002370F3" w:rsidRDefault="002370F3" w:rsidP="002370F3">
      <w:pPr>
        <w:ind w:firstLine="284"/>
        <w:jc w:val="both"/>
        <w:rPr>
          <w:i/>
        </w:rPr>
      </w:pPr>
      <w:bookmarkStart w:id="39" w:name="_Hlk101171719"/>
      <w:r w:rsidRPr="002370F3">
        <w:rPr>
          <w:b/>
          <w:i/>
        </w:rPr>
        <w:t>Observation 1:</w:t>
      </w:r>
      <w:r w:rsidRPr="002370F3">
        <w:rPr>
          <w:i/>
        </w:rPr>
        <w:t xml:space="preserve"> </w:t>
      </w:r>
      <w:r w:rsidRPr="002370F3">
        <w:rPr>
          <w:b/>
          <w:i/>
        </w:rPr>
        <w:t>DMRS REs are enough to estimate MIMO channel.</w:t>
      </w:r>
    </w:p>
    <w:p w:rsidR="002370F3" w:rsidRPr="00A61526" w:rsidRDefault="002370F3" w:rsidP="002370F3">
      <w:pPr>
        <w:ind w:firstLine="284"/>
        <w:jc w:val="both"/>
        <w:rPr>
          <w:i/>
        </w:rPr>
      </w:pPr>
      <w:r w:rsidRPr="00A61526">
        <w:rPr>
          <w:b/>
          <w:i/>
        </w:rPr>
        <w:t xml:space="preserve">Observation </w:t>
      </w:r>
      <w:r>
        <w:rPr>
          <w:b/>
          <w:i/>
        </w:rPr>
        <w:t>2</w:t>
      </w:r>
      <w:r w:rsidRPr="00A61526">
        <w:rPr>
          <w:b/>
          <w:i/>
        </w:rPr>
        <w:t>:</w:t>
      </w:r>
      <w:r w:rsidRPr="00A61526">
        <w:rPr>
          <w:i/>
        </w:rPr>
        <w:t xml:space="preserve"> </w:t>
      </w:r>
      <w:r w:rsidRPr="00A61526">
        <w:rPr>
          <w:b/>
          <w:i/>
        </w:rPr>
        <w:t>The linear phase rotation between the DMRS symbol #2 and additional DMRS symbols can be high enough such that techniques as LSE cannot be used to determine slot phase from the DMRS symbols.</w:t>
      </w:r>
    </w:p>
    <w:p w:rsidR="002370F3" w:rsidRPr="00A61526" w:rsidRDefault="002370F3" w:rsidP="002370F3">
      <w:pPr>
        <w:ind w:firstLine="284"/>
        <w:jc w:val="both"/>
        <w:rPr>
          <w:i/>
        </w:rPr>
      </w:pPr>
      <w:r w:rsidRPr="00E5293C">
        <w:rPr>
          <w:b/>
          <w:i/>
        </w:rPr>
        <w:t>Observation 3:</w:t>
      </w:r>
      <w:r w:rsidRPr="00E5293C">
        <w:rPr>
          <w:i/>
        </w:rPr>
        <w:t xml:space="preserve"> </w:t>
      </w:r>
      <w:r w:rsidRPr="00E5293C">
        <w:rPr>
          <w:b/>
          <w:i/>
        </w:rPr>
        <w:t>The CFO within a slot needs to be corrected to reduce linear phase rotation to a level manageable to such techniques as LSE.</w:t>
      </w:r>
      <w:r w:rsidR="001119CC" w:rsidRPr="00E5293C">
        <w:rPr>
          <w:b/>
          <w:i/>
        </w:rPr>
        <w:t xml:space="preserve"> As clause 6.4.1. is valid for 1ms, the CFO correction needs to be applied every millisecond i.e. every slot in the case of the 15kHz subcarrier spacing.</w:t>
      </w:r>
    </w:p>
    <w:p w:rsidR="002370F3" w:rsidRPr="00A61526" w:rsidRDefault="002370F3" w:rsidP="002370F3">
      <w:pPr>
        <w:ind w:firstLine="284"/>
        <w:jc w:val="both"/>
        <w:rPr>
          <w:i/>
        </w:rPr>
      </w:pPr>
      <w:r w:rsidRPr="00A61526">
        <w:rPr>
          <w:b/>
          <w:i/>
        </w:rPr>
        <w:t xml:space="preserve">Observation </w:t>
      </w:r>
      <w:r>
        <w:rPr>
          <w:b/>
          <w:i/>
        </w:rPr>
        <w:t>4</w:t>
      </w:r>
      <w:r w:rsidRPr="00A61526">
        <w:rPr>
          <w:b/>
          <w:i/>
        </w:rPr>
        <w:t>:</w:t>
      </w:r>
      <w:r w:rsidRPr="00A61526">
        <w:rPr>
          <w:i/>
        </w:rPr>
        <w:t xml:space="preserve"> </w:t>
      </w:r>
      <w:r w:rsidRPr="005665A1">
        <w:rPr>
          <w:b/>
          <w:i/>
        </w:rPr>
        <w:t>A</w:t>
      </w:r>
      <w:r w:rsidRPr="00101EAC">
        <w:rPr>
          <w:b/>
          <w:i/>
        </w:rPr>
        <w:t>pplying a frequency correction at the UE antenna outputs</w:t>
      </w:r>
      <w:r>
        <w:rPr>
          <w:b/>
          <w:i/>
        </w:rPr>
        <w:t xml:space="preserve"> </w:t>
      </w:r>
      <w:r w:rsidRPr="00101EAC">
        <w:rPr>
          <w:b/>
          <w:i/>
        </w:rPr>
        <w:t>can</w:t>
      </w:r>
      <w:r>
        <w:rPr>
          <w:b/>
          <w:i/>
        </w:rPr>
        <w:t xml:space="preserve"> </w:t>
      </w:r>
      <w:r w:rsidRPr="00101EAC">
        <w:rPr>
          <w:b/>
          <w:i/>
        </w:rPr>
        <w:t>reduce significantly the frequency error at each antenna and so have the effect of linear phase rotation significantly reduced</w:t>
      </w:r>
      <w:r w:rsidRPr="00A61526">
        <w:rPr>
          <w:b/>
          <w:i/>
        </w:rPr>
        <w:t>.</w:t>
      </w:r>
    </w:p>
    <w:p w:rsidR="002370F3" w:rsidRPr="00A61526" w:rsidRDefault="002370F3" w:rsidP="002370F3">
      <w:pPr>
        <w:ind w:firstLine="284"/>
        <w:jc w:val="both"/>
        <w:rPr>
          <w:i/>
        </w:rPr>
      </w:pPr>
      <w:r w:rsidRPr="00A61526">
        <w:rPr>
          <w:b/>
          <w:i/>
        </w:rPr>
        <w:t xml:space="preserve">Observation </w:t>
      </w:r>
      <w:r>
        <w:rPr>
          <w:b/>
          <w:i/>
        </w:rPr>
        <w:t>5</w:t>
      </w:r>
      <w:r w:rsidRPr="00A61526">
        <w:rPr>
          <w:b/>
          <w:i/>
        </w:rPr>
        <w:t>:</w:t>
      </w:r>
      <w:r w:rsidRPr="00A61526">
        <w:rPr>
          <w:i/>
        </w:rPr>
        <w:t xml:space="preserve"> </w:t>
      </w:r>
      <w:r w:rsidRPr="00101EAC">
        <w:rPr>
          <w:b/>
          <w:i/>
        </w:rPr>
        <w:t>Applying a common frequency correction during a slot for both Ant1 and Ant2 signals at the UE antenna outputs can keep the relative phase rotates at the same rate than the relative frequency error between Ant1 and Ant2, and so not having an impact on their slot relative phase errors</w:t>
      </w:r>
      <w:r w:rsidRPr="00A61526">
        <w:rPr>
          <w:b/>
          <w:i/>
        </w:rPr>
        <w:t>.</w:t>
      </w:r>
    </w:p>
    <w:p w:rsidR="002370F3" w:rsidRDefault="002370F3" w:rsidP="002370F3">
      <w:pPr>
        <w:ind w:firstLine="284"/>
        <w:jc w:val="both"/>
        <w:rPr>
          <w:b/>
          <w:i/>
        </w:rPr>
      </w:pPr>
      <w:r w:rsidRPr="00A61526">
        <w:rPr>
          <w:b/>
          <w:i/>
        </w:rPr>
        <w:t xml:space="preserve">Observation </w:t>
      </w:r>
      <w:r>
        <w:rPr>
          <w:b/>
          <w:i/>
        </w:rPr>
        <w:t>6</w:t>
      </w:r>
      <w:r w:rsidRPr="00A61526">
        <w:rPr>
          <w:b/>
          <w:i/>
        </w:rPr>
        <w:t>:</w:t>
      </w:r>
      <w:r w:rsidRPr="00A61526">
        <w:rPr>
          <w:i/>
        </w:rPr>
        <w:t xml:space="preserve"> </w:t>
      </w:r>
      <w:r w:rsidRPr="005665A1">
        <w:rPr>
          <w:b/>
          <w:i/>
        </w:rPr>
        <w:t>T</w:t>
      </w:r>
      <w:r w:rsidRPr="00EF0719">
        <w:rPr>
          <w:b/>
          <w:i/>
        </w:rPr>
        <w:t>he common frequency correction could be simply calculated as the average of the signed frequency errors at the two uplink antenna connectors</w:t>
      </w:r>
      <w:r w:rsidRPr="00A61526">
        <w:rPr>
          <w:b/>
          <w:i/>
        </w:rPr>
        <w:t>.</w:t>
      </w:r>
    </w:p>
    <w:p w:rsidR="008D68EF" w:rsidRPr="00A61526" w:rsidRDefault="008D68EF" w:rsidP="008D68EF">
      <w:pPr>
        <w:ind w:firstLine="284"/>
        <w:jc w:val="both"/>
        <w:rPr>
          <w:i/>
        </w:rPr>
      </w:pPr>
      <w:r w:rsidRPr="002370F3">
        <w:rPr>
          <w:b/>
          <w:i/>
        </w:rPr>
        <w:t xml:space="preserve">Proposal 1: </w:t>
      </w:r>
      <w:r w:rsidR="00FD6E74">
        <w:rPr>
          <w:b/>
          <w:i/>
        </w:rPr>
        <w:t>The channel estimation</w:t>
      </w:r>
      <w:r w:rsidRPr="002370F3">
        <w:rPr>
          <w:b/>
          <w:i/>
        </w:rPr>
        <w:t xml:space="preserve"> should be determined based on DRMS REs with the option to use data symbols.</w:t>
      </w:r>
    </w:p>
    <w:p w:rsidR="002370F3" w:rsidRPr="00A61526" w:rsidRDefault="002370F3" w:rsidP="002370F3">
      <w:pPr>
        <w:ind w:firstLine="284"/>
        <w:jc w:val="both"/>
        <w:rPr>
          <w:i/>
        </w:rPr>
      </w:pPr>
      <w:r w:rsidRPr="00EF0719">
        <w:rPr>
          <w:b/>
          <w:i/>
        </w:rPr>
        <w:t xml:space="preserve">Proposal </w:t>
      </w:r>
      <w:r>
        <w:rPr>
          <w:b/>
          <w:i/>
        </w:rPr>
        <w:t>2</w:t>
      </w:r>
      <w:r w:rsidRPr="00EF0719">
        <w:rPr>
          <w:b/>
          <w:i/>
        </w:rPr>
        <w:t xml:space="preserve">: </w:t>
      </w:r>
      <w:r>
        <w:rPr>
          <w:b/>
          <w:i/>
        </w:rPr>
        <w:t xml:space="preserve">The TE should perform </w:t>
      </w:r>
      <w:r w:rsidRPr="00EF0719">
        <w:rPr>
          <w:b/>
          <w:i/>
        </w:rPr>
        <w:t xml:space="preserve">a </w:t>
      </w:r>
      <w:r>
        <w:rPr>
          <w:b/>
          <w:i/>
        </w:rPr>
        <w:t>CFO correction on a slot-by-slot basis using a c</w:t>
      </w:r>
      <w:r w:rsidRPr="00EF0719">
        <w:rPr>
          <w:b/>
          <w:i/>
        </w:rPr>
        <w:t>ommon frequency correction</w:t>
      </w:r>
      <w:r>
        <w:rPr>
          <w:b/>
          <w:i/>
        </w:rPr>
        <w:t xml:space="preserve"> </w:t>
      </w:r>
      <w:r w:rsidRPr="00EF0719">
        <w:rPr>
          <w:b/>
          <w:i/>
        </w:rPr>
        <w:t>at the two uplink antenna connectors</w:t>
      </w:r>
      <w:r w:rsidRPr="00A61526">
        <w:rPr>
          <w:b/>
          <w:i/>
        </w:rPr>
        <w:t>.</w:t>
      </w:r>
    </w:p>
    <w:p w:rsidR="002370F3" w:rsidRPr="00A61526" w:rsidRDefault="002370F3" w:rsidP="002370F3">
      <w:pPr>
        <w:ind w:firstLine="284"/>
        <w:jc w:val="both"/>
        <w:rPr>
          <w:i/>
        </w:rPr>
      </w:pPr>
      <w:r w:rsidRPr="00EF0719">
        <w:rPr>
          <w:b/>
          <w:i/>
        </w:rPr>
        <w:t xml:space="preserve">Proposal </w:t>
      </w:r>
      <w:r>
        <w:rPr>
          <w:b/>
          <w:i/>
        </w:rPr>
        <w:t>3</w:t>
      </w:r>
      <w:r w:rsidRPr="00EF0719">
        <w:rPr>
          <w:b/>
          <w:i/>
        </w:rPr>
        <w:t xml:space="preserve">: </w:t>
      </w:r>
      <w:r w:rsidRPr="005665A1">
        <w:rPr>
          <w:b/>
          <w:i/>
        </w:rPr>
        <w:t>T</w:t>
      </w:r>
      <w:r w:rsidRPr="00EF0719">
        <w:rPr>
          <w:b/>
          <w:i/>
        </w:rPr>
        <w:t xml:space="preserve">he common frequency correction </w:t>
      </w:r>
      <w:r>
        <w:rPr>
          <w:b/>
          <w:i/>
        </w:rPr>
        <w:t>sh</w:t>
      </w:r>
      <w:r w:rsidRPr="00EF0719">
        <w:rPr>
          <w:b/>
          <w:i/>
        </w:rPr>
        <w:t xml:space="preserve">ould be </w:t>
      </w:r>
      <w:r>
        <w:rPr>
          <w:b/>
          <w:i/>
        </w:rPr>
        <w:t>c</w:t>
      </w:r>
      <w:r w:rsidRPr="00EF0719">
        <w:rPr>
          <w:b/>
          <w:i/>
        </w:rPr>
        <w:t>alculated as the average of the signed frequency errors at the two uplink antenna connectors</w:t>
      </w:r>
      <w:r w:rsidRPr="00A61526">
        <w:rPr>
          <w:b/>
          <w:i/>
        </w:rPr>
        <w:t>.</w:t>
      </w:r>
    </w:p>
    <w:p w:rsidR="00477D10" w:rsidRDefault="008D68EF" w:rsidP="007D47B9">
      <w:pPr>
        <w:ind w:firstLine="284"/>
      </w:pPr>
      <w:r w:rsidRPr="00EF0719">
        <w:rPr>
          <w:b/>
          <w:i/>
        </w:rPr>
        <w:lastRenderedPageBreak/>
        <w:t xml:space="preserve">Proposal </w:t>
      </w:r>
      <w:r>
        <w:rPr>
          <w:b/>
          <w:i/>
        </w:rPr>
        <w:t>4</w:t>
      </w:r>
      <w:r w:rsidRPr="00EF0719">
        <w:rPr>
          <w:b/>
          <w:i/>
        </w:rPr>
        <w:t xml:space="preserve">: </w:t>
      </w:r>
      <w:r w:rsidRPr="005665A1">
        <w:rPr>
          <w:b/>
          <w:i/>
        </w:rPr>
        <w:t>The</w:t>
      </w:r>
      <w:r w:rsidRPr="00EF0719">
        <w:rPr>
          <w:b/>
          <w:i/>
        </w:rPr>
        <w:t xml:space="preserve"> </w:t>
      </w:r>
      <w:r>
        <w:rPr>
          <w:b/>
          <w:i/>
        </w:rPr>
        <w:t>steps of the measurement method as described in section 2.3. should be documented in Annex G of the 38.101-1</w:t>
      </w:r>
      <w:r>
        <w:t>.</w:t>
      </w:r>
    </w:p>
    <w:bookmarkEnd w:id="39"/>
    <w:p w:rsidR="002D7716" w:rsidRDefault="002D7716" w:rsidP="002D7716">
      <w:pPr>
        <w:pStyle w:val="Heading1"/>
      </w:pPr>
      <w:r>
        <w:t>4. References</w:t>
      </w:r>
    </w:p>
    <w:p w:rsidR="002D7716" w:rsidRPr="0043470A" w:rsidRDefault="002D7716" w:rsidP="002D7716">
      <w:r w:rsidRPr="0043470A">
        <w:t>[</w:t>
      </w:r>
      <w:r w:rsidR="00E67E29" w:rsidRPr="0043470A">
        <w:t>1</w:t>
      </w:r>
      <w:r w:rsidRPr="0043470A">
        <w:t>] R4-2206295, “WF on FR1 UL coherent MIMO”, Anritsu Limited, RAN4 #102-e, Feb 2022</w:t>
      </w:r>
    </w:p>
    <w:p w:rsidR="002D7716" w:rsidRPr="0043470A" w:rsidRDefault="002D7716" w:rsidP="002D7716">
      <w:r w:rsidRPr="0043470A">
        <w:t>[2] 38-101-1, “NR; User Equipment (UE) radio transmission and reception; Part 1: Range 1 Standalone”, version 1</w:t>
      </w:r>
      <w:r w:rsidR="0043470A" w:rsidRPr="0043470A">
        <w:t>5</w:t>
      </w:r>
      <w:r w:rsidRPr="0043470A">
        <w:t>.</w:t>
      </w:r>
      <w:r w:rsidR="0043470A" w:rsidRPr="0043470A">
        <w:t>17</w:t>
      </w:r>
      <w:r w:rsidRPr="0043470A">
        <w:t>.0</w:t>
      </w:r>
    </w:p>
    <w:p w:rsidR="00D32952" w:rsidRPr="0043470A" w:rsidRDefault="00D32952" w:rsidP="00D32952">
      <w:r w:rsidRPr="0043470A">
        <w:t>[</w:t>
      </w:r>
      <w:r w:rsidR="0059793E" w:rsidRPr="0043470A">
        <w:t>3</w:t>
      </w:r>
      <w:r w:rsidRPr="0043470A">
        <w:t>] 38-521-1, “NR; User Equipment (UE) conformance specification; Part 1: Range 1 Standalone”, version 1</w:t>
      </w:r>
      <w:r w:rsidR="0043470A" w:rsidRPr="0043470A">
        <w:t>5</w:t>
      </w:r>
      <w:r w:rsidRPr="0043470A">
        <w:t>.</w:t>
      </w:r>
      <w:r w:rsidR="0043470A" w:rsidRPr="0043470A">
        <w:t>3</w:t>
      </w:r>
      <w:r w:rsidRPr="0043470A">
        <w:t>.0</w:t>
      </w:r>
    </w:p>
    <w:p w:rsidR="002D7716" w:rsidRDefault="002D7716" w:rsidP="002D7716">
      <w:r>
        <w:br w:type="page"/>
      </w:r>
    </w:p>
    <w:p w:rsidR="002D7716" w:rsidRDefault="002D7716" w:rsidP="002D7716">
      <w:pPr>
        <w:pStyle w:val="Heading1"/>
      </w:pPr>
      <w:r w:rsidRPr="002D7716">
        <w:lastRenderedPageBreak/>
        <w:t>A</w:t>
      </w:r>
      <w:r w:rsidR="00E83F4F">
        <w:t>NNEX</w:t>
      </w:r>
      <w:r w:rsidRPr="002D7716">
        <w:t xml:space="preserve"> A – To be added in annex G of 38.101-1</w:t>
      </w:r>
    </w:p>
    <w:p w:rsidR="007D47B9" w:rsidRPr="00BC0759" w:rsidRDefault="007D47B9" w:rsidP="007D47B9">
      <w:pPr>
        <w:pStyle w:val="Heading2"/>
        <w:rPr>
          <w:color w:val="FF0000"/>
        </w:rPr>
      </w:pPr>
      <w:r w:rsidRPr="00BC0759">
        <w:rPr>
          <w:color w:val="FF0000"/>
        </w:rPr>
        <w:t>&lt;&lt; Unchanged part is omitted&gt;&gt;</w:t>
      </w:r>
    </w:p>
    <w:p w:rsidR="00BC0759" w:rsidRDefault="00BC0759" w:rsidP="00BC0759">
      <w:pPr>
        <w:pStyle w:val="Heading2"/>
        <w:rPr>
          <w:color w:val="FF0000"/>
        </w:rPr>
      </w:pPr>
      <w:r w:rsidRPr="00BC0759">
        <w:rPr>
          <w:color w:val="FF0000"/>
        </w:rPr>
        <w:t>&lt; start of changes &gt;</w:t>
      </w:r>
    </w:p>
    <w:p w:rsidR="00B56332" w:rsidRDefault="00B56332" w:rsidP="00B56332">
      <w:pPr>
        <w:pStyle w:val="Heading1"/>
        <w:tabs>
          <w:tab w:val="left" w:pos="4310"/>
        </w:tabs>
      </w:pPr>
      <w:r>
        <w:t>Annex G (normative):</w:t>
      </w:r>
    </w:p>
    <w:p w:rsidR="00B56332" w:rsidRPr="00B56332" w:rsidRDefault="00B56332" w:rsidP="00B56332">
      <w:pPr>
        <w:rPr>
          <w:rFonts w:ascii="Arial" w:hAnsi="Arial" w:cs="Arial"/>
          <w:sz w:val="36"/>
          <w:szCs w:val="36"/>
        </w:rPr>
      </w:pPr>
      <w:r w:rsidRPr="00DF373D">
        <w:rPr>
          <w:rFonts w:ascii="Arial" w:hAnsi="Arial" w:cs="Arial"/>
          <w:sz w:val="36"/>
          <w:szCs w:val="36"/>
        </w:rPr>
        <w:t>Difference of relative phase</w:t>
      </w:r>
      <w:r w:rsidR="00242DBD" w:rsidRPr="00DF373D">
        <w:rPr>
          <w:rFonts w:ascii="Arial" w:hAnsi="Arial" w:cs="Arial"/>
          <w:sz w:val="36"/>
          <w:szCs w:val="36"/>
        </w:rPr>
        <w:t xml:space="preserve"> and power</w:t>
      </w:r>
      <w:r w:rsidRPr="00DF373D">
        <w:rPr>
          <w:rFonts w:ascii="Arial" w:hAnsi="Arial" w:cs="Arial"/>
          <w:sz w:val="36"/>
          <w:szCs w:val="36"/>
        </w:rPr>
        <w:t xml:space="preserve"> error</w:t>
      </w:r>
      <w:r w:rsidR="00242DBD" w:rsidRPr="00DF373D">
        <w:rPr>
          <w:rFonts w:ascii="Arial" w:hAnsi="Arial" w:cs="Arial"/>
          <w:sz w:val="36"/>
          <w:szCs w:val="36"/>
        </w:rPr>
        <w:t>s</w:t>
      </w:r>
    </w:p>
    <w:p w:rsidR="00B56332" w:rsidRDefault="00B56332" w:rsidP="002D7716"/>
    <w:p w:rsidR="00B56332" w:rsidRDefault="00B56332" w:rsidP="00B56332">
      <w:pPr>
        <w:pStyle w:val="Heading1"/>
      </w:pPr>
      <w:r>
        <w:t>G.0</w:t>
      </w:r>
      <w:r>
        <w:tab/>
        <w:t>General</w:t>
      </w:r>
    </w:p>
    <w:p w:rsidR="002D7716" w:rsidRDefault="002D7716" w:rsidP="002D7716">
      <w:r>
        <w:t>This annex gives further information needed for understanding and implementing 6.4D.4. The following terms should be understood as follow:</w:t>
      </w:r>
    </w:p>
    <w:p w:rsidR="002D7716" w:rsidRDefault="002D7716" w:rsidP="002D7716">
      <w:pPr>
        <w:pStyle w:val="ListParagraph"/>
        <w:numPr>
          <w:ilvl w:val="0"/>
          <w:numId w:val="6"/>
        </w:numPr>
      </w:pPr>
      <w:r>
        <w:t>Relative phase: refers to the phase shift/difference between different antenna connectors, which should be ideally 0 degree. It should be understood as for a slot i.e. (slot) relative phase. It is calculated based on DMRS symbols of that slot or on SRS symbols.</w:t>
      </w:r>
    </w:p>
    <w:p w:rsidR="002D7716" w:rsidRDefault="002D7716" w:rsidP="002D7716">
      <w:pPr>
        <w:pStyle w:val="ListParagraph"/>
        <w:numPr>
          <w:ilvl w:val="0"/>
          <w:numId w:val="6"/>
        </w:numPr>
      </w:pPr>
      <w:r>
        <w:t>Relative phase error: refers to the phase shift/difference between different antenna connectors, which if different from 0 degree is considered as an error.</w:t>
      </w:r>
      <w:r w:rsidR="009E7835">
        <w:t xml:space="preserve"> </w:t>
      </w:r>
      <w:r w:rsidR="009E7835" w:rsidRPr="009E7835">
        <w:t>It should be understood as for a slot i.e. (slot) relative phase</w:t>
      </w:r>
      <w:r w:rsidR="000454C9">
        <w:t xml:space="preserve"> error</w:t>
      </w:r>
      <w:r w:rsidR="009E7835" w:rsidRPr="009E7835">
        <w:t>. It is calculated based on DMRS symbols of that slot or on SRS symbols.</w:t>
      </w:r>
    </w:p>
    <w:p w:rsidR="002D7716" w:rsidRDefault="002D7716" w:rsidP="002D7716">
      <w:pPr>
        <w:pStyle w:val="ListParagraph"/>
        <w:numPr>
          <w:ilvl w:val="0"/>
          <w:numId w:val="6"/>
        </w:numPr>
      </w:pPr>
      <w:r>
        <w:t>Difference of relative phase error: refers to the difference between the relative phase error determined based on DMRS symbols and the relative phase error determined based on the SRS transmitted.</w:t>
      </w:r>
    </w:p>
    <w:p w:rsidR="00B56332" w:rsidRDefault="00B56332" w:rsidP="00B56332">
      <w:pPr>
        <w:pStyle w:val="Heading1"/>
      </w:pPr>
      <w:r>
        <w:t>G.1</w:t>
      </w:r>
      <w:r>
        <w:tab/>
      </w:r>
      <w:r w:rsidRPr="00B56332">
        <w:t>Measurement Point</w:t>
      </w:r>
    </w:p>
    <w:p w:rsidR="00FE1E30" w:rsidRDefault="00B56332" w:rsidP="00FE1E30">
      <w:pPr>
        <w:jc w:val="both"/>
      </w:pPr>
      <w:r w:rsidRPr="00B56332">
        <w:t xml:space="preserve">Figure </w:t>
      </w:r>
      <w:r w:rsidR="002C79A6">
        <w:t>G</w:t>
      </w:r>
      <w:r w:rsidRPr="00B56332">
        <w:t>.1-1 shows the measurement point for the unwanted emission falling into non-allocated RB(s) and the EVM for the allocated RB(s).</w:t>
      </w:r>
    </w:p>
    <w:p w:rsidR="00FE1E30" w:rsidRDefault="001D417B" w:rsidP="00FE1E30">
      <w:pPr>
        <w:jc w:val="center"/>
      </w:pPr>
      <w:r>
        <w:object w:dxaOrig="12531" w:dyaOrig="4481">
          <v:shape id="_x0000_i1026" type="#_x0000_t75" style="width:499.5pt;height:179pt;mso-position-vertical:absolute" o:ole="">
            <v:imagedata r:id="rId11" o:title=""/>
          </v:shape>
          <o:OLEObject Type="Embed" ProgID="Visio.Drawing.15" ShapeID="_x0000_i1026" DrawAspect="Content" ObjectID="_1712408186" r:id="rId12"/>
        </w:object>
      </w:r>
    </w:p>
    <w:p w:rsidR="00FE1E30" w:rsidRDefault="00210543" w:rsidP="00FE1E30">
      <w:pPr>
        <w:pStyle w:val="TH"/>
      </w:pPr>
      <w:r>
        <w:t xml:space="preserve">Figure </w:t>
      </w:r>
      <w:r w:rsidR="001D417B">
        <w:t>G.1-1</w:t>
      </w:r>
      <w:r>
        <w:t xml:space="preserve"> - </w:t>
      </w:r>
      <w:r w:rsidRPr="00210543">
        <w:t>Measurement point for difference of relative phase/power error for UL coherent MIMO</w:t>
      </w:r>
    </w:p>
    <w:p w:rsidR="00FE1E30" w:rsidRDefault="00FE1E30">
      <w:pPr>
        <w:overflowPunct/>
        <w:autoSpaceDE/>
        <w:autoSpaceDN/>
        <w:adjustRightInd/>
        <w:spacing w:after="0"/>
        <w:textAlignment w:val="auto"/>
      </w:pPr>
      <w:r>
        <w:br w:type="page"/>
      </w:r>
    </w:p>
    <w:p w:rsidR="00B56332" w:rsidRDefault="003F36B9" w:rsidP="003F36B9">
      <w:pPr>
        <w:pStyle w:val="Heading1"/>
      </w:pPr>
      <w:r>
        <w:lastRenderedPageBreak/>
        <w:t>G.2</w:t>
      </w:r>
      <w:r>
        <w:tab/>
        <w:t>Relative Phase Error Measurement</w:t>
      </w:r>
    </w:p>
    <w:p w:rsidR="003F36B9" w:rsidRDefault="00072609" w:rsidP="003F36B9">
      <w:r>
        <w:t>Here are listed the different aspects that may lead to different interpretations.</w:t>
      </w:r>
    </w:p>
    <w:p w:rsidR="00AC32DD" w:rsidRDefault="00AC32DD" w:rsidP="00AC32DD">
      <w:pPr>
        <w:pStyle w:val="Heading2"/>
      </w:pPr>
      <w:r>
        <w:t>G.2.1. Symbols used</w:t>
      </w:r>
    </w:p>
    <w:p w:rsidR="00AC32DD" w:rsidRPr="003B71D6" w:rsidRDefault="003B71D6" w:rsidP="00AC32DD">
      <w:pPr>
        <w:jc w:val="both"/>
      </w:pPr>
      <w:r w:rsidRPr="003B71D6">
        <w:t xml:space="preserve">It should be determined based on DRMS REs </w:t>
      </w:r>
      <w:r w:rsidR="00E24A56">
        <w:t xml:space="preserve">(3 DMRS symbols per slot) </w:t>
      </w:r>
      <w:r w:rsidRPr="003B71D6">
        <w:t>with the option to use data symbols</w:t>
      </w:r>
      <w:r w:rsidR="00AC32DD" w:rsidRPr="003B71D6">
        <w:t>.</w:t>
      </w:r>
    </w:p>
    <w:p w:rsidR="00072609" w:rsidRDefault="00072609" w:rsidP="00072609">
      <w:pPr>
        <w:pStyle w:val="Heading2"/>
      </w:pPr>
      <w:r>
        <w:t>G.2.</w:t>
      </w:r>
      <w:r w:rsidR="00AC32DD">
        <w:t>2</w:t>
      </w:r>
      <w:r>
        <w:t>. CFO correction</w:t>
      </w:r>
    </w:p>
    <w:p w:rsidR="00072609" w:rsidRPr="00072609" w:rsidRDefault="00072609" w:rsidP="00072609">
      <w:pPr>
        <w:jc w:val="both"/>
      </w:pPr>
      <w:r>
        <w:t>The TE should perform a CFO correction on a slot-by-slot basis using a common frequency correction at the two uplink antenna connectors, that common frequency correction should be calculated as the average of the signed frequency errors at the two uplink antenna connectors.</w:t>
      </w:r>
    </w:p>
    <w:p w:rsidR="00AC32DD" w:rsidRDefault="00AC32DD" w:rsidP="00AC32DD">
      <w:pPr>
        <w:pStyle w:val="Heading2"/>
      </w:pPr>
      <w:r>
        <w:t>G.2.3. S</w:t>
      </w:r>
      <w:r w:rsidRPr="00AC32DD">
        <w:t>teps of the measurement method</w:t>
      </w:r>
    </w:p>
    <w:p w:rsidR="00780C71" w:rsidRPr="001A6733" w:rsidRDefault="00780C71" w:rsidP="00780C71">
      <w:r w:rsidRPr="001A6733">
        <w:t>Below are detailed the steps necessary to obtain the maximum difference of relative phase error during the 20ms time window.</w:t>
      </w:r>
    </w:p>
    <w:p w:rsidR="007D47B9" w:rsidRPr="005A1527" w:rsidRDefault="007D47B9" w:rsidP="00DC6121">
      <w:pPr>
        <w:pStyle w:val="ListParagraph"/>
        <w:numPr>
          <w:ilvl w:val="0"/>
          <w:numId w:val="15"/>
        </w:numPr>
      </w:pPr>
      <w:r w:rsidRPr="005A1527">
        <w:t>Determination of the SRS relative phase error based on the last SRS transmitted on Ant1 and Ant2, that relative phase error serves as a reference for the calculation of the difference of relative phase error for each slot of the 20ms time window.</w:t>
      </w:r>
    </w:p>
    <w:p w:rsidR="007D47B9" w:rsidRPr="005A1527" w:rsidRDefault="007D47B9" w:rsidP="007D47B9">
      <w:pPr>
        <w:pStyle w:val="ListParagraph"/>
        <w:numPr>
          <w:ilvl w:val="0"/>
          <w:numId w:val="11"/>
        </w:numPr>
        <w:spacing w:line="360" w:lineRule="auto"/>
      </w:pPr>
      <w:r w:rsidRPr="005A1527">
        <w:t xml:space="preserve">The output is the “SRS relative phase error” for the last SRS transmitted: </w:t>
      </w:r>
      <m:oMath>
        <m:d>
          <m:dPr>
            <m:begChr m:val="["/>
            <m:endChr m:val="]"/>
            <m:ctrlPr>
              <w:rPr>
                <w:rFonts w:ascii="Cambria Math" w:hAnsi="Cambria Math"/>
                <w:i/>
              </w:rPr>
            </m:ctrlPr>
          </m:dPr>
          <m:e>
            <m:r>
              <w:rPr>
                <w:rFonts w:ascii="Cambria Math" w:hAnsi="Cambria Math"/>
              </w:rPr>
              <m:t>1×1</m:t>
            </m:r>
          </m:e>
        </m:d>
      </m:oMath>
      <w:r w:rsidRPr="005A1527">
        <w:t>.</w:t>
      </w:r>
    </w:p>
    <w:p w:rsidR="007D47B9" w:rsidRDefault="007D47B9" w:rsidP="00DC6121">
      <w:pPr>
        <w:pStyle w:val="ListParagraph"/>
        <w:numPr>
          <w:ilvl w:val="0"/>
          <w:numId w:val="15"/>
        </w:numPr>
      </w:pPr>
      <w:r w:rsidRPr="005A1527">
        <w:t>CFO correction on slot-by-slot basis using a common frequency correction for both antenna outputs. Each slot to be characterised has then its CFO corrected.</w:t>
      </w:r>
    </w:p>
    <w:p w:rsidR="007D47B9" w:rsidRPr="005A1527" w:rsidRDefault="007D47B9" w:rsidP="007D47B9">
      <w:pPr>
        <w:pStyle w:val="ListParagraph"/>
      </w:pPr>
    </w:p>
    <w:p w:rsidR="007D47B9" w:rsidRPr="005A1527" w:rsidRDefault="007D47B9" w:rsidP="00DC6121">
      <w:pPr>
        <w:pStyle w:val="ListParagraph"/>
        <w:numPr>
          <w:ilvl w:val="0"/>
          <w:numId w:val="15"/>
        </w:numPr>
      </w:pPr>
      <w:r w:rsidRPr="005A1527">
        <w:t xml:space="preserve">Determination for each subcarrier and each antenna of the slot phase based on the 3 DMRS symbols of the slot using channel estimation based on the LSE technique. </w:t>
      </w:r>
    </w:p>
    <w:p w:rsidR="007D47B9" w:rsidRPr="005A1527" w:rsidRDefault="007D47B9" w:rsidP="007D47B9">
      <w:pPr>
        <w:pStyle w:val="ListParagraph"/>
        <w:numPr>
          <w:ilvl w:val="0"/>
          <w:numId w:val="10"/>
        </w:numPr>
        <w:spacing w:line="360" w:lineRule="auto"/>
      </w:pPr>
      <w:r>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rsidR="007D47B9" w:rsidRPr="005A1527" w:rsidRDefault="007D47B9" w:rsidP="00DC6121">
      <w:pPr>
        <w:pStyle w:val="ListParagraph"/>
        <w:numPr>
          <w:ilvl w:val="0"/>
          <w:numId w:val="15"/>
        </w:numPr>
      </w:pPr>
      <w:r w:rsidRPr="005A1527">
        <w:t xml:space="preserve">Calculation for a slot for each subcarrier of the relative phase error (relative so between Ant1 and Ant2). </w:t>
      </w:r>
    </w:p>
    <w:p w:rsidR="007D47B9" w:rsidRPr="005A1527" w:rsidRDefault="007D47B9" w:rsidP="007D47B9">
      <w:pPr>
        <w:pStyle w:val="ListParagraph"/>
        <w:numPr>
          <w:ilvl w:val="0"/>
          <w:numId w:val="8"/>
        </w:numPr>
        <w:spacing w:line="360" w:lineRule="auto"/>
      </w:pP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rsidR="007D47B9" w:rsidRPr="005A1527" w:rsidRDefault="007D47B9" w:rsidP="00DC6121">
      <w:pPr>
        <w:pStyle w:val="ListParagraph"/>
        <w:numPr>
          <w:ilvl w:val="0"/>
          <w:numId w:val="15"/>
        </w:numPr>
      </w:pPr>
      <w:r w:rsidRPr="005A1527">
        <w:t xml:space="preserve">Calculation for a slot of the DMRS relative phase error based on the quadratic mean (RMS) of the subcarrier relative phase errors determined in step 4. </w:t>
      </w:r>
    </w:p>
    <w:p w:rsidR="007D47B9" w:rsidRPr="005A1527" w:rsidRDefault="007D47B9" w:rsidP="007D47B9">
      <w:pPr>
        <w:pStyle w:val="ListParagraph"/>
        <w:numPr>
          <w:ilvl w:val="0"/>
          <w:numId w:val="7"/>
        </w:numPr>
        <w:spacing w:line="360" w:lineRule="auto"/>
      </w:pPr>
      <w:r w:rsidRPr="005A1527">
        <w:t xml:space="preserve">The output is a “DMRS relative phase error” for a slot: </w:t>
      </w:r>
      <m:oMath>
        <m:d>
          <m:dPr>
            <m:begChr m:val="["/>
            <m:endChr m:val="]"/>
            <m:ctrlPr>
              <w:rPr>
                <w:rFonts w:ascii="Cambria Math" w:hAnsi="Cambria Math"/>
                <w:i/>
              </w:rPr>
            </m:ctrlPr>
          </m:dPr>
          <m:e>
            <m:r>
              <w:rPr>
                <w:rFonts w:ascii="Cambria Math" w:hAnsi="Cambria Math"/>
              </w:rPr>
              <m:t>1×1</m:t>
            </m:r>
          </m:e>
        </m:d>
      </m:oMath>
      <w:r w:rsidRPr="005A1527">
        <w:t>.</w:t>
      </w:r>
    </w:p>
    <w:p w:rsidR="007D47B9" w:rsidRPr="005A1527" w:rsidRDefault="007D47B9" w:rsidP="00DC6121">
      <w:pPr>
        <w:pStyle w:val="ListParagraph"/>
        <w:numPr>
          <w:ilvl w:val="0"/>
          <w:numId w:val="15"/>
        </w:numPr>
      </w:pPr>
      <w:r w:rsidRPr="005A1527">
        <w:t>Calculation for a slot of the difference of relative phase error based on the “SRS relative phase error” (reference) determined in step 1 and the “DMRS relative phase error” determined in step 5.</w:t>
      </w:r>
    </w:p>
    <w:p w:rsidR="007D47B9" w:rsidRPr="005A1527" w:rsidRDefault="007D47B9" w:rsidP="007D47B9">
      <w:pPr>
        <w:pStyle w:val="ListParagraph"/>
        <w:numPr>
          <w:ilvl w:val="0"/>
          <w:numId w:val="7"/>
        </w:numPr>
        <w:spacing w:line="360" w:lineRule="auto"/>
      </w:pPr>
      <w:r w:rsidRPr="005A1527">
        <w:t>The output is a “difference of relative phase error” value for a slot:</w:t>
      </w:r>
      <w:r>
        <w:t xml:space="preserve"> </w:t>
      </w:r>
      <m:oMath>
        <m:d>
          <m:dPr>
            <m:begChr m:val="["/>
            <m:endChr m:val="]"/>
            <m:ctrlPr>
              <w:rPr>
                <w:rFonts w:ascii="Cambria Math" w:hAnsi="Cambria Math"/>
                <w:i/>
              </w:rPr>
            </m:ctrlPr>
          </m:dPr>
          <m:e>
            <m:r>
              <w:rPr>
                <w:rFonts w:ascii="Cambria Math" w:hAnsi="Cambria Math"/>
              </w:rPr>
              <m:t>1×1</m:t>
            </m:r>
          </m:e>
        </m:d>
      </m:oMath>
      <w:r w:rsidRPr="005A1527">
        <w:t>.</w:t>
      </w:r>
    </w:p>
    <w:p w:rsidR="007D47B9" w:rsidRPr="005A1527" w:rsidRDefault="007D47B9" w:rsidP="00DC6121">
      <w:pPr>
        <w:pStyle w:val="ListParagraph"/>
        <w:numPr>
          <w:ilvl w:val="0"/>
          <w:numId w:val="15"/>
        </w:numPr>
      </w:pPr>
      <w:r w:rsidRPr="005A1527">
        <w:t>Perform for each slot of the 20ms time window, steps 2 to 6.</w:t>
      </w:r>
    </w:p>
    <w:p w:rsidR="007D47B9" w:rsidRPr="005A1527" w:rsidRDefault="007D47B9" w:rsidP="007D47B9">
      <w:pPr>
        <w:pStyle w:val="ListParagraph"/>
        <w:numPr>
          <w:ilvl w:val="0"/>
          <w:numId w:val="7"/>
        </w:numPr>
        <w:spacing w:line="360" w:lineRule="auto"/>
      </w:pP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rsidR="007D47B9" w:rsidRPr="005A1527" w:rsidRDefault="007D47B9" w:rsidP="00DC6121">
      <w:pPr>
        <w:pStyle w:val="ListParagraph"/>
        <w:numPr>
          <w:ilvl w:val="0"/>
          <w:numId w:val="15"/>
        </w:numPr>
      </w:pPr>
      <w:r w:rsidRPr="005A1527">
        <w:t>Calculation of the maximum value of the “difference of relative phase error”.</w:t>
      </w:r>
    </w:p>
    <w:p w:rsidR="007D47B9" w:rsidRPr="005A1527" w:rsidRDefault="007D47B9" w:rsidP="007D47B9">
      <w:pPr>
        <w:pStyle w:val="ListParagraph"/>
        <w:numPr>
          <w:ilvl w:val="0"/>
          <w:numId w:val="7"/>
        </w:numPr>
      </w:pPr>
      <w:r w:rsidRPr="005A1527">
        <w:t xml:space="preserve">The output is the “difference of relative phase error” that should be verified as complying with the ±40° requirement: </w:t>
      </w:r>
      <m:oMath>
        <m:d>
          <m:dPr>
            <m:begChr m:val="["/>
            <m:endChr m:val="]"/>
            <m:ctrlPr>
              <w:rPr>
                <w:rFonts w:ascii="Cambria Math" w:hAnsi="Cambria Math"/>
                <w:i/>
              </w:rPr>
            </m:ctrlPr>
          </m:dPr>
          <m:e>
            <m:r>
              <w:rPr>
                <w:rFonts w:ascii="Cambria Math" w:hAnsi="Cambria Math"/>
              </w:rPr>
              <m:t>1×1</m:t>
            </m:r>
          </m:e>
        </m:d>
      </m:oMath>
      <w:r w:rsidRPr="005A1527">
        <w:t>.</w:t>
      </w:r>
    </w:p>
    <w:p w:rsidR="00072609" w:rsidRDefault="00072609" w:rsidP="003F36B9"/>
    <w:p w:rsidR="00BC0759" w:rsidRDefault="00BC0759" w:rsidP="00BC0759"/>
    <w:p w:rsidR="00BC0759" w:rsidRPr="00BC0759" w:rsidRDefault="00BC0759" w:rsidP="00BC0759">
      <w:pPr>
        <w:pStyle w:val="Heading2"/>
        <w:rPr>
          <w:color w:val="FF0000"/>
        </w:rPr>
      </w:pPr>
      <w:r w:rsidRPr="00BC0759">
        <w:rPr>
          <w:color w:val="FF0000"/>
        </w:rPr>
        <w:t>&lt; end of changes &gt;</w:t>
      </w:r>
    </w:p>
    <w:p w:rsidR="001C0ED8" w:rsidRDefault="001C0ED8">
      <w:pPr>
        <w:overflowPunct/>
        <w:autoSpaceDE/>
        <w:autoSpaceDN/>
        <w:adjustRightInd/>
        <w:spacing w:after="0"/>
        <w:textAlignment w:val="auto"/>
      </w:pPr>
      <w:r>
        <w:br w:type="page"/>
      </w:r>
    </w:p>
    <w:p w:rsidR="001C0ED8" w:rsidRDefault="001C0ED8" w:rsidP="001C0ED8">
      <w:pPr>
        <w:pStyle w:val="Heading1"/>
      </w:pPr>
      <w:r w:rsidRPr="002D7716">
        <w:lastRenderedPageBreak/>
        <w:t>A</w:t>
      </w:r>
      <w:r>
        <w:t>NNEX</w:t>
      </w:r>
      <w:r w:rsidRPr="002D7716">
        <w:t xml:space="preserve"> </w:t>
      </w:r>
      <w:r>
        <w:t>B</w:t>
      </w:r>
      <w:r w:rsidRPr="002D7716">
        <w:t xml:space="preserve"> – </w:t>
      </w:r>
      <w:r w:rsidRPr="001C0ED8">
        <w:t>6.4D.4</w:t>
      </w:r>
      <w:r w:rsidRPr="001C0ED8">
        <w:tab/>
        <w:t>Requirements for coherent UL MIMO</w:t>
      </w:r>
    </w:p>
    <w:p w:rsidR="00210543" w:rsidRDefault="00C50A04" w:rsidP="00210543">
      <w:r w:rsidRPr="00025B06">
        <w:rPr>
          <w:rFonts w:eastAsia="MS Mincho"/>
          <w:noProof/>
        </w:rPr>
        <mc:AlternateContent>
          <mc:Choice Requires="wps">
            <w:drawing>
              <wp:anchor distT="0" distB="0" distL="114300" distR="114300" simplePos="0" relativeHeight="251659264" behindDoc="0" locked="0" layoutInCell="1" allowOverlap="1" wp14:anchorId="50A16583">
                <wp:simplePos x="0" y="0"/>
                <wp:positionH relativeFrom="margin">
                  <wp:align>center</wp:align>
                </wp:positionH>
                <wp:positionV relativeFrom="page">
                  <wp:posOffset>1742440</wp:posOffset>
                </wp:positionV>
                <wp:extent cx="6120000" cy="5454000"/>
                <wp:effectExtent l="0" t="0" r="1460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5454000"/>
                        </a:xfrm>
                        <a:prstGeom prst="rect">
                          <a:avLst/>
                        </a:prstGeom>
                        <a:solidFill>
                          <a:srgbClr val="FFFFFF"/>
                        </a:solidFill>
                        <a:ln w="9525">
                          <a:solidFill>
                            <a:srgbClr val="000000"/>
                          </a:solidFill>
                          <a:miter lim="800000"/>
                          <a:headEnd/>
                          <a:tailEnd/>
                        </a:ln>
                      </wps:spPr>
                      <wps:txbx>
                        <w:txbxContent>
                          <w:p w:rsidR="00C146A2" w:rsidRPr="00A1115A" w:rsidRDefault="00C146A2" w:rsidP="00C146A2">
                            <w:pPr>
                              <w:pStyle w:val="Heading3"/>
                            </w:pPr>
                            <w:r w:rsidRPr="00A1115A">
                              <w:t>6.4D.4</w:t>
                            </w:r>
                            <w:r w:rsidRPr="00A1115A">
                              <w:tab/>
                              <w:t>Requirements for coherent UL MIMO</w:t>
                            </w:r>
                          </w:p>
                          <w:p w:rsidR="00C146A2" w:rsidRPr="00A1115A" w:rsidRDefault="00C146A2" w:rsidP="00C146A2">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xml:space="preserve">, </w:t>
                            </w:r>
                            <w:proofErr w:type="gramStart"/>
                            <w:r w:rsidRPr="00A1115A">
                              <w:t>for the purpose of</w:t>
                            </w:r>
                            <w:proofErr w:type="gramEnd"/>
                            <w:r w:rsidRPr="00A1115A">
                              <w:t xml:space="preserve">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rsidR="00C146A2" w:rsidRPr="00A1115A" w:rsidRDefault="00C146A2" w:rsidP="00C146A2">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146A2" w:rsidRPr="00A1115A" w:rsidTr="003F1359">
                              <w:trPr>
                                <w:trHeight w:val="187"/>
                                <w:jc w:val="center"/>
                              </w:trPr>
                              <w:tc>
                                <w:tcPr>
                                  <w:tcW w:w="3260" w:type="dxa"/>
                                </w:tcPr>
                                <w:p w:rsidR="00C146A2" w:rsidRPr="00A1115A" w:rsidRDefault="00C146A2" w:rsidP="008C11E5">
                                  <w:pPr>
                                    <w:pStyle w:val="TAH"/>
                                    <w:rPr>
                                      <w:rFonts w:cs="Arial"/>
                                    </w:rPr>
                                  </w:pPr>
                                  <w:r w:rsidRPr="00A1115A">
                                    <w:t>Difference of relative phase error</w:t>
                                  </w:r>
                                </w:p>
                              </w:tc>
                              <w:tc>
                                <w:tcPr>
                                  <w:tcW w:w="3048" w:type="dxa"/>
                                </w:tcPr>
                                <w:p w:rsidR="00C146A2" w:rsidRPr="00A1115A" w:rsidRDefault="00C146A2" w:rsidP="008C11E5">
                                  <w:pPr>
                                    <w:pStyle w:val="TAH"/>
                                  </w:pPr>
                                  <w:r w:rsidRPr="00A1115A">
                                    <w:t>Difference of relative power error</w:t>
                                  </w:r>
                                </w:p>
                              </w:tc>
                              <w:tc>
                                <w:tcPr>
                                  <w:tcW w:w="2694" w:type="dxa"/>
                                </w:tcPr>
                                <w:p w:rsidR="00C146A2" w:rsidRPr="00A1115A" w:rsidRDefault="00C146A2" w:rsidP="008C11E5">
                                  <w:pPr>
                                    <w:pStyle w:val="TAH"/>
                                    <w:rPr>
                                      <w:rFonts w:cs="Arial"/>
                                    </w:rPr>
                                  </w:pPr>
                                  <w:r w:rsidRPr="00A1115A">
                                    <w:t>Time window</w:t>
                                  </w:r>
                                </w:p>
                              </w:tc>
                            </w:tr>
                            <w:tr w:rsidR="00C146A2" w:rsidRPr="00A1115A" w:rsidTr="003F1359">
                              <w:trPr>
                                <w:trHeight w:val="187"/>
                                <w:jc w:val="center"/>
                              </w:trPr>
                              <w:tc>
                                <w:tcPr>
                                  <w:tcW w:w="3260" w:type="dxa"/>
                                  <w:vAlign w:val="center"/>
                                </w:tcPr>
                                <w:p w:rsidR="00C146A2" w:rsidRPr="00A1115A" w:rsidRDefault="00C146A2" w:rsidP="008C11E5">
                                  <w:pPr>
                                    <w:pStyle w:val="TAC"/>
                                    <w:rPr>
                                      <w:rFonts w:cs="Arial"/>
                                      <w:b/>
                                    </w:rPr>
                                  </w:pPr>
                                  <w:r w:rsidRPr="00A1115A">
                                    <w:t>40 degrees</w:t>
                                  </w:r>
                                </w:p>
                              </w:tc>
                              <w:tc>
                                <w:tcPr>
                                  <w:tcW w:w="3048" w:type="dxa"/>
                                  <w:vAlign w:val="center"/>
                                </w:tcPr>
                                <w:p w:rsidR="00C146A2" w:rsidRPr="00A1115A" w:rsidRDefault="00C146A2" w:rsidP="008C11E5">
                                  <w:pPr>
                                    <w:pStyle w:val="TAC"/>
                                    <w:rPr>
                                      <w:rFonts w:cs="Arial"/>
                                      <w:b/>
                                    </w:rPr>
                                  </w:pPr>
                                  <w:r w:rsidRPr="00A1115A">
                                    <w:t>4 dB</w:t>
                                  </w:r>
                                </w:p>
                              </w:tc>
                              <w:tc>
                                <w:tcPr>
                                  <w:tcW w:w="2694" w:type="dxa"/>
                                  <w:vAlign w:val="center"/>
                                </w:tcPr>
                                <w:p w:rsidR="00C146A2" w:rsidRPr="00A1115A" w:rsidRDefault="00C146A2" w:rsidP="008C11E5">
                                  <w:pPr>
                                    <w:pStyle w:val="TAC"/>
                                    <w:rPr>
                                      <w:rFonts w:cs="Arial"/>
                                      <w:b/>
                                    </w:rPr>
                                  </w:pPr>
                                  <w:r w:rsidRPr="00A1115A">
                                    <w:t xml:space="preserve">20 </w:t>
                                  </w:r>
                                  <w:proofErr w:type="spellStart"/>
                                  <w:r w:rsidRPr="00A1115A">
                                    <w:t>msec</w:t>
                                  </w:r>
                                  <w:proofErr w:type="spellEnd"/>
                                </w:p>
                              </w:tc>
                            </w:tr>
                          </w:tbl>
                          <w:p w:rsidR="00C146A2" w:rsidRPr="00A1115A" w:rsidRDefault="00C146A2" w:rsidP="00C146A2"/>
                          <w:p w:rsidR="00C146A2" w:rsidRPr="00A1115A" w:rsidRDefault="00C146A2" w:rsidP="00C146A2">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rsidR="00C146A2"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rsidR="00C146A2" w:rsidRPr="00A1115A" w:rsidRDefault="00C146A2" w:rsidP="00C146A2">
                            <w:pPr>
                              <w:pStyle w:val="B1"/>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 xml:space="preserve">, and </w:t>
                            </w:r>
                            <w:r w:rsidRPr="00D93B70">
                              <w:rPr>
                                <w:rFonts w:hint="eastAsia"/>
                                <w:lang w:eastAsia="zh-CN"/>
                              </w:rPr>
                              <w:t>t</w:t>
                            </w:r>
                            <w:r w:rsidRPr="00D93B70">
                              <w:rPr>
                                <w:lang w:eastAsia="zh-CN"/>
                              </w:rPr>
                              <w:t xml:space="preserve">he </w:t>
                            </w:r>
                            <w:r w:rsidRPr="00D93B70">
                              <w:t>capability</w:t>
                            </w:r>
                            <w:r w:rsidRPr="00D93B70">
                              <w:rPr>
                                <w:lang w:eastAsia="zh-CN"/>
                              </w:rPr>
                              <w:t xml:space="preserve"> </w:t>
                            </w:r>
                            <w:r w:rsidRPr="00D93B70">
                              <w:rPr>
                                <w:rFonts w:hint="eastAsia"/>
                                <w:lang w:eastAsia="zh-CN"/>
                              </w:rPr>
                              <w:t>[</w:t>
                            </w:r>
                            <w:proofErr w:type="spellStart"/>
                            <w:r w:rsidRPr="00D93B70">
                              <w:rPr>
                                <w:bCs/>
                                <w:i/>
                                <w:iCs/>
                              </w:rPr>
                              <w:t>uplinkTxSwitching</w:t>
                            </w:r>
                            <w:proofErr w:type="spellEnd"/>
                            <w:r w:rsidRPr="00D93B70">
                              <w:t>-</w:t>
                            </w:r>
                            <w:r w:rsidRPr="00D93B70">
                              <w:rPr>
                                <w:rFonts w:hint="eastAsia"/>
                                <w:bCs/>
                                <w:i/>
                                <w:iCs/>
                                <w:lang w:eastAsia="zh-CN"/>
                              </w:rPr>
                              <w:t>P</w:t>
                            </w:r>
                            <w:r>
                              <w:rPr>
                                <w:rFonts w:hint="eastAsia"/>
                                <w:bCs/>
                                <w:i/>
                                <w:iCs/>
                                <w:lang w:eastAsia="zh-CN"/>
                              </w:rPr>
                              <w:t>SUCH-</w:t>
                            </w:r>
                            <w:proofErr w:type="spellStart"/>
                            <w:r w:rsidRPr="00D93B70">
                              <w:rPr>
                                <w:i/>
                                <w:iCs/>
                                <w:lang w:val="en-US" w:eastAsia="zh-CN"/>
                              </w:rPr>
                              <w:t>TransCoherence</w:t>
                            </w:r>
                            <w:proofErr w:type="spellEnd"/>
                            <w:r w:rsidRPr="00712FA8">
                              <w:rPr>
                                <w:rFonts w:hint="eastAsia"/>
                                <w:iCs/>
                                <w:lang w:val="en-US" w:eastAsia="zh-CN"/>
                              </w:rPr>
                              <w:t>]</w:t>
                            </w:r>
                            <w:r w:rsidRPr="00D93B70">
                              <w:rPr>
                                <w:rFonts w:hint="eastAsia"/>
                                <w:i/>
                                <w:iCs/>
                                <w:lang w:val="en-US" w:eastAsia="zh-CN"/>
                              </w:rPr>
                              <w:t xml:space="preserve"> </w:t>
                            </w:r>
                            <w:r w:rsidRPr="00D93B70">
                              <w:rPr>
                                <w:rFonts w:hint="eastAsia"/>
                                <w:iCs/>
                                <w:lang w:val="en-US" w:eastAsia="zh-CN"/>
                              </w:rPr>
                              <w:t xml:space="preserve">is </w:t>
                            </w:r>
                            <w:r>
                              <w:rPr>
                                <w:rFonts w:hint="eastAsia"/>
                                <w:iCs/>
                                <w:lang w:val="en-US" w:eastAsia="zh-CN"/>
                              </w:rPr>
                              <w:t xml:space="preserve">absent or </w:t>
                            </w:r>
                            <w:r w:rsidRPr="00D93B70">
                              <w:rPr>
                                <w:rFonts w:hint="eastAsia"/>
                                <w:iCs/>
                                <w:lang w:val="en-US" w:eastAsia="zh-CN"/>
                              </w:rPr>
                              <w:t>indicated as [</w:t>
                            </w:r>
                            <w:r w:rsidRPr="00D93B70">
                              <w:rPr>
                                <w:iCs/>
                                <w:lang w:val="en-US" w:eastAsia="zh-CN"/>
                              </w:rPr>
                              <w:t>‘coherent’</w:t>
                            </w:r>
                            <w:r w:rsidRPr="00D93B70">
                              <w:rPr>
                                <w:rFonts w:hint="eastAsia"/>
                                <w:iCs/>
                                <w:lang w:val="en-US" w:eastAsia="zh-CN"/>
                              </w:rPr>
                              <w:t>]</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w:t>
                            </w:r>
                            <w:r w:rsidRPr="00D93B70">
                              <w:rPr>
                                <w:rFonts w:hint="eastAsia"/>
                                <w:iCs/>
                                <w:lang w:eastAsia="zh-CN"/>
                              </w:rPr>
                              <w:t xml:space="preserve">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7268CC">
                              <w:rPr>
                                <w:rFonts w:hint="eastAsia"/>
                                <w:i/>
                                <w:lang w:eastAsia="zh-CN"/>
                              </w:rPr>
                              <w:t>[</w:t>
                            </w:r>
                            <w:proofErr w:type="spellStart"/>
                            <w:r w:rsidRPr="00D93B70">
                              <w:rPr>
                                <w:bCs/>
                                <w:i/>
                                <w:iCs/>
                              </w:rPr>
                              <w:t>uplinkTxSwitching</w:t>
                            </w:r>
                            <w:proofErr w:type="spellEnd"/>
                            <w:r w:rsidRPr="00D93B70">
                              <w:t>-</w:t>
                            </w:r>
                            <w:r w:rsidRPr="00D93B70">
                              <w:rPr>
                                <w:rFonts w:hint="eastAsia"/>
                                <w:bCs/>
                                <w:i/>
                                <w:iCs/>
                                <w:lang w:eastAsia="zh-CN"/>
                              </w:rPr>
                              <w:t>P</w:t>
                            </w:r>
                            <w:r>
                              <w:rPr>
                                <w:rFonts w:hint="eastAsia"/>
                                <w:bCs/>
                                <w:i/>
                                <w:iCs/>
                                <w:lang w:eastAsia="zh-CN"/>
                              </w:rPr>
                              <w:t>SUCH-</w:t>
                            </w:r>
                            <w:proofErr w:type="spellStart"/>
                            <w:r w:rsidRPr="00D93B70">
                              <w:rPr>
                                <w:i/>
                                <w:iCs/>
                                <w:lang w:val="en-US" w:eastAsia="zh-CN"/>
                              </w:rPr>
                              <w:t>TransCoherence</w:t>
                            </w:r>
                            <w:proofErr w:type="spellEnd"/>
                            <w:r w:rsidRPr="00D93B70">
                              <w:rPr>
                                <w:rFonts w:hint="eastAsia"/>
                                <w:i/>
                                <w:iCs/>
                                <w:lang w:val="en-US" w:eastAsia="zh-CN"/>
                              </w:rPr>
                              <w:t xml:space="preserve">] </w:t>
                            </w:r>
                            <w:r w:rsidRPr="00D93B70">
                              <w:rPr>
                                <w:rFonts w:hint="eastAsia"/>
                                <w:iCs/>
                                <w:lang w:val="en-US" w:eastAsia="zh-CN"/>
                              </w:rPr>
                              <w:t>is indicated as [</w:t>
                            </w:r>
                            <w:r w:rsidRPr="00D93B70">
                              <w:rPr>
                                <w:iCs/>
                                <w:lang w:val="en-US" w:eastAsia="zh-CN"/>
                              </w:rPr>
                              <w:t>‘non-coherent’</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p>
                          <w:p w:rsidR="00C146A2" w:rsidRDefault="00C146A2" w:rsidP="00C146A2">
                            <w:pPr>
                              <w:spacing w:before="120" w:after="120"/>
                            </w:pP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50A16583" id="_x0000_s1027" type="#_x0000_t202" style="position:absolute;margin-left:0;margin-top:137.2pt;width:481.9pt;height:429.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">
                <v:textbox>
                  <w:txbxContent>
                    <w:p w:rsidR="00C146A2" w:rsidRPr="00A1115A" w:rsidRDefault="00C146A2" w:rsidP="00C146A2">
                      <w:pPr>
                        <w:pStyle w:val="Heading3"/>
                      </w:pPr>
                      <w:r w:rsidRPr="00A1115A">
                        <w:t>6.4D.4</w:t>
                      </w:r>
                      <w:r w:rsidRPr="00A1115A">
                        <w:tab/>
                        <w:t>Requirements for coherent UL MIMO</w:t>
                      </w:r>
                    </w:p>
                    <w:p w:rsidR="00C146A2" w:rsidRPr="00A1115A" w:rsidRDefault="00C146A2" w:rsidP="00C146A2">
                      <w:r w:rsidRPr="00A1115A">
                        <w:t xml:space="preserve">For coherent UL MIMO, Table 6.4D.4-1 lists the maximum allowable difference between the measured relative power and phase errors between different antenna </w:t>
                      </w:r>
                      <w:r>
                        <w:t>connectors</w:t>
                      </w:r>
                      <w:r w:rsidRPr="00A1115A">
                        <w:t xml:space="preserve"> in any slot within the specified time window from the last transmitted SRS on the same antenna </w:t>
                      </w:r>
                      <w:r>
                        <w:t>connectors</w:t>
                      </w:r>
                      <w:r w:rsidRPr="00A1115A">
                        <w:t xml:space="preserve">, </w:t>
                      </w:r>
                      <w:proofErr w:type="gramStart"/>
                      <w:r w:rsidRPr="00A1115A">
                        <w:t>for the purpose of</w:t>
                      </w:r>
                      <w:proofErr w:type="gramEnd"/>
                      <w:r w:rsidRPr="00A1115A">
                        <w:t xml:space="preserve"> uplink transmission (codebook or non-codebook usage) and those measured at that last SRS</w:t>
                      </w:r>
                      <w:r w:rsidRPr="00A1115A">
                        <w:rPr>
                          <w:rFonts w:eastAsia="Malgun Gothic"/>
                        </w:rPr>
                        <w:t xml:space="preserve">. </w:t>
                      </w:r>
                      <w:r w:rsidRPr="00A1115A">
                        <w:t xml:space="preserve">The requirements in Table 6.4D.4-1 apply when the UL transmission power at each antenna </w:t>
                      </w:r>
                      <w:r>
                        <w:t>connector</w:t>
                      </w:r>
                      <w:r w:rsidRPr="00A1115A">
                        <w:t xml:space="preserve"> is larger than 0 dBm</w:t>
                      </w:r>
                      <w:r w:rsidRPr="00A1115A">
                        <w:rPr>
                          <w:rFonts w:eastAsia="Malgun Gothic"/>
                        </w:rPr>
                        <w:t xml:space="preserve"> </w:t>
                      </w:r>
                      <w:r w:rsidRPr="00A1115A">
                        <w:t>for SRS transmission and for the duration of time window.</w:t>
                      </w:r>
                    </w:p>
                    <w:p w:rsidR="00C146A2" w:rsidRPr="00A1115A" w:rsidRDefault="00C146A2" w:rsidP="00C146A2">
                      <w:pPr>
                        <w:pStyle w:val="TH"/>
                      </w:pPr>
                      <w:r w:rsidRPr="00A1115A">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C146A2" w:rsidRPr="00A1115A" w:rsidTr="003F1359">
                        <w:trPr>
                          <w:trHeight w:val="187"/>
                          <w:jc w:val="center"/>
                        </w:trPr>
                        <w:tc>
                          <w:tcPr>
                            <w:tcW w:w="3260" w:type="dxa"/>
                          </w:tcPr>
                          <w:p w:rsidR="00C146A2" w:rsidRPr="00A1115A" w:rsidRDefault="00C146A2" w:rsidP="008C11E5">
                            <w:pPr>
                              <w:pStyle w:val="TAH"/>
                              <w:rPr>
                                <w:rFonts w:cs="Arial"/>
                              </w:rPr>
                            </w:pPr>
                            <w:r w:rsidRPr="00A1115A">
                              <w:t>Difference of relative phase error</w:t>
                            </w:r>
                          </w:p>
                        </w:tc>
                        <w:tc>
                          <w:tcPr>
                            <w:tcW w:w="3048" w:type="dxa"/>
                          </w:tcPr>
                          <w:p w:rsidR="00C146A2" w:rsidRPr="00A1115A" w:rsidRDefault="00C146A2" w:rsidP="008C11E5">
                            <w:pPr>
                              <w:pStyle w:val="TAH"/>
                            </w:pPr>
                            <w:r w:rsidRPr="00A1115A">
                              <w:t>Difference of relative power error</w:t>
                            </w:r>
                          </w:p>
                        </w:tc>
                        <w:tc>
                          <w:tcPr>
                            <w:tcW w:w="2694" w:type="dxa"/>
                          </w:tcPr>
                          <w:p w:rsidR="00C146A2" w:rsidRPr="00A1115A" w:rsidRDefault="00C146A2" w:rsidP="008C11E5">
                            <w:pPr>
                              <w:pStyle w:val="TAH"/>
                              <w:rPr>
                                <w:rFonts w:cs="Arial"/>
                              </w:rPr>
                            </w:pPr>
                            <w:r w:rsidRPr="00A1115A">
                              <w:t>Time window</w:t>
                            </w:r>
                          </w:p>
                        </w:tc>
                      </w:tr>
                      <w:tr w:rsidR="00C146A2" w:rsidRPr="00A1115A" w:rsidTr="003F1359">
                        <w:trPr>
                          <w:trHeight w:val="187"/>
                          <w:jc w:val="center"/>
                        </w:trPr>
                        <w:tc>
                          <w:tcPr>
                            <w:tcW w:w="3260" w:type="dxa"/>
                            <w:vAlign w:val="center"/>
                          </w:tcPr>
                          <w:p w:rsidR="00C146A2" w:rsidRPr="00A1115A" w:rsidRDefault="00C146A2" w:rsidP="008C11E5">
                            <w:pPr>
                              <w:pStyle w:val="TAC"/>
                              <w:rPr>
                                <w:rFonts w:cs="Arial"/>
                                <w:b/>
                              </w:rPr>
                            </w:pPr>
                            <w:r w:rsidRPr="00A1115A">
                              <w:t>40 degrees</w:t>
                            </w:r>
                          </w:p>
                        </w:tc>
                        <w:tc>
                          <w:tcPr>
                            <w:tcW w:w="3048" w:type="dxa"/>
                            <w:vAlign w:val="center"/>
                          </w:tcPr>
                          <w:p w:rsidR="00C146A2" w:rsidRPr="00A1115A" w:rsidRDefault="00C146A2" w:rsidP="008C11E5">
                            <w:pPr>
                              <w:pStyle w:val="TAC"/>
                              <w:rPr>
                                <w:rFonts w:cs="Arial"/>
                                <w:b/>
                              </w:rPr>
                            </w:pPr>
                            <w:r w:rsidRPr="00A1115A">
                              <w:t>4 dB</w:t>
                            </w:r>
                          </w:p>
                        </w:tc>
                        <w:tc>
                          <w:tcPr>
                            <w:tcW w:w="2694" w:type="dxa"/>
                            <w:vAlign w:val="center"/>
                          </w:tcPr>
                          <w:p w:rsidR="00C146A2" w:rsidRPr="00A1115A" w:rsidRDefault="00C146A2" w:rsidP="008C11E5">
                            <w:pPr>
                              <w:pStyle w:val="TAC"/>
                              <w:rPr>
                                <w:rFonts w:cs="Arial"/>
                                <w:b/>
                              </w:rPr>
                            </w:pPr>
                            <w:r w:rsidRPr="00A1115A">
                              <w:t xml:space="preserve">20 </w:t>
                            </w:r>
                            <w:proofErr w:type="spellStart"/>
                            <w:r w:rsidRPr="00A1115A">
                              <w:t>msec</w:t>
                            </w:r>
                            <w:proofErr w:type="spellEnd"/>
                          </w:p>
                        </w:tc>
                      </w:tr>
                    </w:tbl>
                    <w:p w:rsidR="00C146A2" w:rsidRPr="00A1115A" w:rsidRDefault="00C146A2" w:rsidP="00C146A2"/>
                    <w:p w:rsidR="00C146A2" w:rsidRPr="00A1115A" w:rsidRDefault="00C146A2" w:rsidP="00C146A2">
                      <w:pPr>
                        <w:rPr>
                          <w:lang w:val="en-US"/>
                        </w:rPr>
                      </w:pPr>
                      <w:r w:rsidRPr="00A1115A">
                        <w:rPr>
                          <w:lang w:val="en-US"/>
                        </w:rPr>
                        <w:t xml:space="preserve">The above requirements when </w:t>
                      </w:r>
                      <w:r w:rsidRPr="00A1115A">
                        <w:t xml:space="preserve">all the following conditions are met </w:t>
                      </w:r>
                      <w:r w:rsidRPr="00A1115A">
                        <w:rPr>
                          <w:lang w:val="en-US"/>
                        </w:rPr>
                        <w:t>within the specified time window:</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UE is not signaled with a change in number of SRS ports in SRS-config, or a change in PUSCH-config</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UE remains in DRX active time (UE does not enter DRX OFF time)</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No measurement gap occurs</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No instance of SRS transmission with the usage antenna switching occurs</w:t>
                      </w:r>
                    </w:p>
                    <w:p w:rsidR="00C146A2" w:rsidRPr="00A1115A"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Active BWP remains the same</w:t>
                      </w:r>
                    </w:p>
                    <w:p w:rsidR="00C146A2" w:rsidRDefault="00C146A2" w:rsidP="00C146A2">
                      <w:pPr>
                        <w:pStyle w:val="B1"/>
                        <w:rPr>
                          <w:rFonts w:eastAsia="Malgun Gothic"/>
                          <w:lang w:val="en-US"/>
                        </w:rPr>
                      </w:pPr>
                      <w:r w:rsidRPr="00A1115A">
                        <w:rPr>
                          <w:rFonts w:eastAsia="Malgun Gothic"/>
                          <w:lang w:val="en-US"/>
                        </w:rPr>
                        <w:t>-</w:t>
                      </w:r>
                      <w:r w:rsidRPr="00A1115A">
                        <w:rPr>
                          <w:rFonts w:eastAsia="Malgun Gothic"/>
                          <w:lang w:val="en-US"/>
                        </w:rPr>
                        <w:tab/>
                        <w:t xml:space="preserve">EN-DC and CA configuration is not changed for the UE (UE is not configured or de-configured with </w:t>
                      </w:r>
                      <w:proofErr w:type="spellStart"/>
                      <w:r w:rsidRPr="00A1115A">
                        <w:rPr>
                          <w:rFonts w:eastAsia="Malgun Gothic"/>
                          <w:lang w:val="en-US"/>
                        </w:rPr>
                        <w:t>PSCell</w:t>
                      </w:r>
                      <w:proofErr w:type="spellEnd"/>
                      <w:r w:rsidRPr="00A1115A">
                        <w:rPr>
                          <w:rFonts w:eastAsia="Malgun Gothic"/>
                          <w:lang w:val="en-US"/>
                        </w:rPr>
                        <w:t xml:space="preserve"> or </w:t>
                      </w:r>
                      <w:proofErr w:type="spellStart"/>
                      <w:r w:rsidRPr="00A1115A">
                        <w:rPr>
                          <w:rFonts w:eastAsia="Malgun Gothic"/>
                          <w:lang w:val="en-US"/>
                        </w:rPr>
                        <w:t>SCell</w:t>
                      </w:r>
                      <w:proofErr w:type="spellEnd"/>
                      <w:r w:rsidRPr="00A1115A">
                        <w:rPr>
                          <w:rFonts w:eastAsia="Malgun Gothic"/>
                          <w:lang w:val="en-US"/>
                        </w:rPr>
                        <w:t>(s))</w:t>
                      </w:r>
                    </w:p>
                    <w:p w:rsidR="00C146A2" w:rsidRPr="00A1115A" w:rsidRDefault="00C146A2" w:rsidP="00C146A2">
                      <w:pPr>
                        <w:pStyle w:val="B1"/>
                      </w:pPr>
                      <w:r w:rsidRPr="00D93B70">
                        <w:rPr>
                          <w:rFonts w:eastAsia="Malgun Gothic"/>
                          <w:lang w:val="en-US"/>
                        </w:rPr>
                        <w:t>-</w:t>
                      </w:r>
                      <w:r w:rsidRPr="00D93B70">
                        <w:rPr>
                          <w:rFonts w:eastAsia="Malgun Gothic"/>
                          <w:lang w:val="en-US"/>
                        </w:rPr>
                        <w:tab/>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not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eastAsia="zh-CN"/>
                        </w:rPr>
                        <w:t xml:space="preserve">; or </w:t>
                      </w:r>
                      <w:r w:rsidRPr="00D93B70">
                        <w:rPr>
                          <w:rFonts w:hint="eastAsia"/>
                          <w:lang w:val="en-US" w:eastAsia="zh-CN"/>
                        </w:rPr>
                        <w:t>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 xml:space="preserve">, and </w:t>
                      </w:r>
                      <w:r w:rsidRPr="00D93B70">
                        <w:rPr>
                          <w:rFonts w:hint="eastAsia"/>
                          <w:lang w:eastAsia="zh-CN"/>
                        </w:rPr>
                        <w:t>t</w:t>
                      </w:r>
                      <w:r w:rsidRPr="00D93B70">
                        <w:rPr>
                          <w:lang w:eastAsia="zh-CN"/>
                        </w:rPr>
                        <w:t xml:space="preserve">he </w:t>
                      </w:r>
                      <w:r w:rsidRPr="00D93B70">
                        <w:t>capability</w:t>
                      </w:r>
                      <w:r w:rsidRPr="00D93B70">
                        <w:rPr>
                          <w:lang w:eastAsia="zh-CN"/>
                        </w:rPr>
                        <w:t xml:space="preserve"> </w:t>
                      </w:r>
                      <w:r w:rsidRPr="00D93B70">
                        <w:rPr>
                          <w:rFonts w:hint="eastAsia"/>
                          <w:lang w:eastAsia="zh-CN"/>
                        </w:rPr>
                        <w:t>[</w:t>
                      </w:r>
                      <w:proofErr w:type="spellStart"/>
                      <w:r w:rsidRPr="00D93B70">
                        <w:rPr>
                          <w:bCs/>
                          <w:i/>
                          <w:iCs/>
                        </w:rPr>
                        <w:t>uplinkTxSwitching</w:t>
                      </w:r>
                      <w:proofErr w:type="spellEnd"/>
                      <w:r w:rsidRPr="00D93B70">
                        <w:t>-</w:t>
                      </w:r>
                      <w:r w:rsidRPr="00D93B70">
                        <w:rPr>
                          <w:rFonts w:hint="eastAsia"/>
                          <w:bCs/>
                          <w:i/>
                          <w:iCs/>
                          <w:lang w:eastAsia="zh-CN"/>
                        </w:rPr>
                        <w:t>P</w:t>
                      </w:r>
                      <w:r>
                        <w:rPr>
                          <w:rFonts w:hint="eastAsia"/>
                          <w:bCs/>
                          <w:i/>
                          <w:iCs/>
                          <w:lang w:eastAsia="zh-CN"/>
                        </w:rPr>
                        <w:t>SUCH-</w:t>
                      </w:r>
                      <w:proofErr w:type="spellStart"/>
                      <w:r w:rsidRPr="00D93B70">
                        <w:rPr>
                          <w:i/>
                          <w:iCs/>
                          <w:lang w:val="en-US" w:eastAsia="zh-CN"/>
                        </w:rPr>
                        <w:t>TransCoherence</w:t>
                      </w:r>
                      <w:proofErr w:type="spellEnd"/>
                      <w:r w:rsidRPr="00712FA8">
                        <w:rPr>
                          <w:rFonts w:hint="eastAsia"/>
                          <w:iCs/>
                          <w:lang w:val="en-US" w:eastAsia="zh-CN"/>
                        </w:rPr>
                        <w:t>]</w:t>
                      </w:r>
                      <w:r w:rsidRPr="00D93B70">
                        <w:rPr>
                          <w:rFonts w:hint="eastAsia"/>
                          <w:i/>
                          <w:iCs/>
                          <w:lang w:val="en-US" w:eastAsia="zh-CN"/>
                        </w:rPr>
                        <w:t xml:space="preserve"> </w:t>
                      </w:r>
                      <w:r w:rsidRPr="00D93B70">
                        <w:rPr>
                          <w:rFonts w:hint="eastAsia"/>
                          <w:iCs/>
                          <w:lang w:val="en-US" w:eastAsia="zh-CN"/>
                        </w:rPr>
                        <w:t xml:space="preserve">is </w:t>
                      </w:r>
                      <w:r>
                        <w:rPr>
                          <w:rFonts w:hint="eastAsia"/>
                          <w:iCs/>
                          <w:lang w:val="en-US" w:eastAsia="zh-CN"/>
                        </w:rPr>
                        <w:t xml:space="preserve">absent or </w:t>
                      </w:r>
                      <w:r w:rsidRPr="00D93B70">
                        <w:rPr>
                          <w:rFonts w:hint="eastAsia"/>
                          <w:iCs/>
                          <w:lang w:val="en-US" w:eastAsia="zh-CN"/>
                        </w:rPr>
                        <w:t>indicated as [</w:t>
                      </w:r>
                      <w:r w:rsidRPr="00D93B70">
                        <w:rPr>
                          <w:iCs/>
                          <w:lang w:val="en-US" w:eastAsia="zh-CN"/>
                        </w:rPr>
                        <w:t>‘coherent’</w:t>
                      </w:r>
                      <w:r w:rsidRPr="00D93B70">
                        <w:rPr>
                          <w:rFonts w:hint="eastAsia"/>
                          <w:iCs/>
                          <w:lang w:val="en-US" w:eastAsia="zh-CN"/>
                        </w:rPr>
                        <w:t>]</w:t>
                      </w:r>
                      <w:r w:rsidRPr="00D93B70">
                        <w:rPr>
                          <w:rFonts w:hint="eastAsia"/>
                          <w:iCs/>
                          <w:lang w:eastAsia="zh-CN"/>
                        </w:rPr>
                        <w:t>; or</w:t>
                      </w:r>
                      <w:r w:rsidRPr="00D93B70">
                        <w:rPr>
                          <w:rFonts w:hint="eastAsia"/>
                          <w:lang w:val="en-US" w:eastAsia="zh-CN"/>
                        </w:rPr>
                        <w:t xml:space="preserve"> w</w:t>
                      </w:r>
                      <w:r w:rsidRPr="00D93B70">
                        <w:rPr>
                          <w:rFonts w:eastAsia="Malgun Gothic"/>
                          <w:lang w:val="en-US"/>
                        </w:rPr>
                        <w:t>hen</w:t>
                      </w:r>
                      <w:r w:rsidRPr="00D93B70">
                        <w:rPr>
                          <w:rFonts w:hint="eastAsia"/>
                          <w:lang w:val="en-US" w:eastAsia="zh-CN"/>
                        </w:rPr>
                        <w:t xml:space="preserve"> </w:t>
                      </w:r>
                      <w:r w:rsidRPr="00D93B70">
                        <w:rPr>
                          <w:rFonts w:hint="eastAsia"/>
                          <w:iCs/>
                          <w:lang w:eastAsia="zh-CN"/>
                        </w:rPr>
                        <w:t xml:space="preserve">UE is </w:t>
                      </w:r>
                      <w:r w:rsidRPr="00D93B70">
                        <w:rPr>
                          <w:lang w:val="en-US" w:eastAsia="fr-FR"/>
                        </w:rPr>
                        <w:t xml:space="preserve">configured with uplink switching with parameter </w:t>
                      </w:r>
                      <w:r w:rsidRPr="00D93B70">
                        <w:rPr>
                          <w:i/>
                          <w:lang w:val="en-US" w:eastAsia="fr-FR"/>
                        </w:rPr>
                        <w:t>uplinkTxSwitching-r16</w:t>
                      </w:r>
                      <w:r w:rsidRPr="00D93B70">
                        <w:rPr>
                          <w:rFonts w:hint="eastAsia"/>
                          <w:lang w:val="en-US" w:eastAsia="zh-CN"/>
                        </w:rPr>
                        <w:t>,</w:t>
                      </w:r>
                      <w:r w:rsidRPr="00D93B70">
                        <w:rPr>
                          <w:rFonts w:hint="eastAsia"/>
                          <w:iCs/>
                          <w:lang w:eastAsia="zh-CN"/>
                        </w:rPr>
                        <w:t xml:space="preserve"> </w:t>
                      </w:r>
                      <w:r w:rsidRPr="00D93B70">
                        <w:rPr>
                          <w:rFonts w:hint="eastAsia"/>
                          <w:lang w:val="en-US" w:eastAsia="zh-CN"/>
                        </w:rPr>
                        <w:t>t</w:t>
                      </w:r>
                      <w:r w:rsidRPr="00D93B70">
                        <w:rPr>
                          <w:lang w:eastAsia="zh-CN"/>
                        </w:rPr>
                        <w:t xml:space="preserve">he </w:t>
                      </w:r>
                      <w:r w:rsidRPr="00D93B70">
                        <w:t>capability</w:t>
                      </w:r>
                      <w:r w:rsidRPr="00D93B70">
                        <w:rPr>
                          <w:lang w:eastAsia="zh-CN"/>
                        </w:rPr>
                        <w:t xml:space="preserve"> </w:t>
                      </w:r>
                      <w:r w:rsidRPr="007268CC">
                        <w:rPr>
                          <w:rFonts w:hint="eastAsia"/>
                          <w:i/>
                          <w:lang w:eastAsia="zh-CN"/>
                        </w:rPr>
                        <w:t>[</w:t>
                      </w:r>
                      <w:proofErr w:type="spellStart"/>
                      <w:r w:rsidRPr="00D93B70">
                        <w:rPr>
                          <w:bCs/>
                          <w:i/>
                          <w:iCs/>
                        </w:rPr>
                        <w:t>uplinkTxSwitching</w:t>
                      </w:r>
                      <w:proofErr w:type="spellEnd"/>
                      <w:r w:rsidRPr="00D93B70">
                        <w:t>-</w:t>
                      </w:r>
                      <w:r w:rsidRPr="00D93B70">
                        <w:rPr>
                          <w:rFonts w:hint="eastAsia"/>
                          <w:bCs/>
                          <w:i/>
                          <w:iCs/>
                          <w:lang w:eastAsia="zh-CN"/>
                        </w:rPr>
                        <w:t>P</w:t>
                      </w:r>
                      <w:r>
                        <w:rPr>
                          <w:rFonts w:hint="eastAsia"/>
                          <w:bCs/>
                          <w:i/>
                          <w:iCs/>
                          <w:lang w:eastAsia="zh-CN"/>
                        </w:rPr>
                        <w:t>SUCH-</w:t>
                      </w:r>
                      <w:proofErr w:type="spellStart"/>
                      <w:r w:rsidRPr="00D93B70">
                        <w:rPr>
                          <w:i/>
                          <w:iCs/>
                          <w:lang w:val="en-US" w:eastAsia="zh-CN"/>
                        </w:rPr>
                        <w:t>TransCoherence</w:t>
                      </w:r>
                      <w:proofErr w:type="spellEnd"/>
                      <w:r w:rsidRPr="00D93B70">
                        <w:rPr>
                          <w:rFonts w:hint="eastAsia"/>
                          <w:i/>
                          <w:iCs/>
                          <w:lang w:val="en-US" w:eastAsia="zh-CN"/>
                        </w:rPr>
                        <w:t xml:space="preserve">] </w:t>
                      </w:r>
                      <w:r w:rsidRPr="00D93B70">
                        <w:rPr>
                          <w:rFonts w:hint="eastAsia"/>
                          <w:iCs/>
                          <w:lang w:val="en-US" w:eastAsia="zh-CN"/>
                        </w:rPr>
                        <w:t>is indicated as [</w:t>
                      </w:r>
                      <w:r w:rsidRPr="00D93B70">
                        <w:rPr>
                          <w:iCs/>
                          <w:lang w:val="en-US" w:eastAsia="zh-CN"/>
                        </w:rPr>
                        <w:t>‘non-coherent’</w:t>
                      </w:r>
                      <w:r w:rsidRPr="00D93B70">
                        <w:rPr>
                          <w:rFonts w:hint="eastAsia"/>
                          <w:iCs/>
                          <w:lang w:val="en-US" w:eastAsia="zh-CN"/>
                        </w:rPr>
                        <w:t>],</w:t>
                      </w:r>
                      <w:r w:rsidRPr="00D93B70">
                        <w:rPr>
                          <w:i/>
                          <w:iCs/>
                          <w:lang w:val="en-US" w:eastAsia="zh-CN"/>
                        </w:rPr>
                        <w:t xml:space="preserve"> </w:t>
                      </w:r>
                      <w:r w:rsidRPr="00D93B70">
                        <w:rPr>
                          <w:rFonts w:hint="eastAsia"/>
                          <w:iCs/>
                          <w:lang w:eastAsia="zh-CN"/>
                        </w:rPr>
                        <w:t xml:space="preserve">and </w:t>
                      </w:r>
                      <w:r w:rsidRPr="00D93B70">
                        <w:rPr>
                          <w:lang w:val="en-US"/>
                        </w:rPr>
                        <w:t>uplink switching is</w:t>
                      </w:r>
                      <w:r w:rsidRPr="00D93B70">
                        <w:rPr>
                          <w:rFonts w:hint="eastAsia"/>
                          <w:lang w:val="en-US" w:eastAsia="zh-CN"/>
                        </w:rPr>
                        <w:t xml:space="preserve"> not</w:t>
                      </w:r>
                      <w:r w:rsidRPr="00D93B70">
                        <w:rPr>
                          <w:lang w:val="en-US"/>
                        </w:rPr>
                        <w:t xml:space="preserve"> triggered </w:t>
                      </w:r>
                      <w:r w:rsidRPr="00D93B70">
                        <w:rPr>
                          <w:rFonts w:hint="eastAsia"/>
                          <w:iCs/>
                          <w:lang w:eastAsia="zh-CN"/>
                        </w:rPr>
                        <w:t xml:space="preserve">by the </w:t>
                      </w:r>
                      <w:r w:rsidRPr="00D93B70">
                        <w:t>switching mechanisms specified in sub-clause 6.1.</w:t>
                      </w:r>
                      <w:r w:rsidRPr="00D93B70">
                        <w:rPr>
                          <w:lang w:eastAsia="zh-CN"/>
                        </w:rPr>
                        <w:t>6</w:t>
                      </w:r>
                      <w:r w:rsidRPr="00D93B70">
                        <w:t xml:space="preserve"> of TS 38.214</w:t>
                      </w:r>
                      <w:r w:rsidRPr="00D93B70">
                        <w:rPr>
                          <w:rStyle w:val="apple-converted-space"/>
                        </w:rPr>
                        <w:t> </w:t>
                      </w:r>
                      <w:r w:rsidRPr="00D93B70">
                        <w:t>[10</w:t>
                      </w:r>
                      <w:r w:rsidRPr="00D93B70">
                        <w:rPr>
                          <w:rFonts w:hint="eastAsia"/>
                        </w:rPr>
                        <w:t>]</w:t>
                      </w:r>
                      <w:r w:rsidRPr="00D93B70">
                        <w:rPr>
                          <w:rFonts w:hint="eastAsia"/>
                          <w:lang w:eastAsia="zh-CN"/>
                        </w:rPr>
                        <w:t xml:space="preserve"> </w:t>
                      </w:r>
                      <w:r w:rsidRPr="00D93B70">
                        <w:rPr>
                          <w:rFonts w:eastAsia="Malgun Gothic"/>
                          <w:iCs/>
                        </w:rPr>
                        <w:t>between last transmitted SRS and scheduled transmission.</w:t>
                      </w:r>
                    </w:p>
                    <w:p w:rsidR="00C146A2" w:rsidRDefault="00C146A2" w:rsidP="00C146A2">
                      <w:pPr>
                        <w:spacing w:before="120" w:after="120"/>
                      </w:pPr>
                    </w:p>
                  </w:txbxContent>
                </v:textbox>
                <w10:wrap type="square" anchorx="margin" anchory="page"/>
              </v:shape>
            </w:pict>
          </mc:Fallback>
        </mc:AlternateContent>
      </w:r>
      <w:r w:rsidR="001C0ED8">
        <w:t xml:space="preserve">For reference is given below the 6.4D.4 </w:t>
      </w:r>
      <w:r w:rsidR="001C0ED8" w:rsidRPr="00F52E01">
        <w:t>requirements</w:t>
      </w:r>
      <w:r w:rsidR="0039337E" w:rsidRPr="00F52E01">
        <w:t xml:space="preserve"> [2]</w:t>
      </w:r>
      <w:r w:rsidR="001C0ED8" w:rsidRPr="00F52E01">
        <w:t xml:space="preserve"> including</w:t>
      </w:r>
      <w:r w:rsidR="001C0ED8">
        <w:t xml:space="preserve"> the list of conditions:</w:t>
      </w:r>
    </w:p>
    <w:p w:rsidR="00C146A2" w:rsidRDefault="00C146A2" w:rsidP="00210543"/>
    <w:sectPr w:rsidR="00C146A2">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103" w:rsidRDefault="00B57103">
      <w:pPr>
        <w:spacing w:after="0"/>
      </w:pPr>
      <w:r>
        <w:separator/>
      </w:r>
    </w:p>
  </w:endnote>
  <w:endnote w:type="continuationSeparator" w:id="0">
    <w:p w:rsidR="00B57103" w:rsidRDefault="00B571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103" w:rsidRDefault="00B57103">
      <w:pPr>
        <w:spacing w:after="0"/>
      </w:pPr>
      <w:r>
        <w:separator/>
      </w:r>
    </w:p>
  </w:footnote>
  <w:footnote w:type="continuationSeparator" w:id="0">
    <w:p w:rsidR="00B57103" w:rsidRDefault="00B571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3610" w:rsidRDefault="001E6D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A62"/>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2A4EE0"/>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08B60C4"/>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AF82AB5"/>
    <w:multiLevelType w:val="hybridMultilevel"/>
    <w:tmpl w:val="24D68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A8127E"/>
    <w:multiLevelType w:val="hybridMultilevel"/>
    <w:tmpl w:val="3AB6E39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6A6E74"/>
    <w:multiLevelType w:val="hybridMultilevel"/>
    <w:tmpl w:val="55342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CE25ED"/>
    <w:multiLevelType w:val="hybridMultilevel"/>
    <w:tmpl w:val="536A990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3A8122A"/>
    <w:multiLevelType w:val="hybridMultilevel"/>
    <w:tmpl w:val="3266E178"/>
    <w:lvl w:ilvl="0" w:tplc="08090001">
      <w:start w:val="1"/>
      <w:numFmt w:val="bullet"/>
      <w:lvlText w:val=""/>
      <w:lvlJc w:val="left"/>
      <w:pPr>
        <w:ind w:left="1052" w:hanging="360"/>
      </w:pPr>
      <w:rPr>
        <w:rFonts w:ascii="Symbol" w:hAnsi="Symbol" w:hint="default"/>
      </w:rPr>
    </w:lvl>
    <w:lvl w:ilvl="1" w:tplc="08090003" w:tentative="1">
      <w:start w:val="1"/>
      <w:numFmt w:val="bullet"/>
      <w:lvlText w:val="o"/>
      <w:lvlJc w:val="left"/>
      <w:pPr>
        <w:ind w:left="1772" w:hanging="360"/>
      </w:pPr>
      <w:rPr>
        <w:rFonts w:ascii="Courier New" w:hAnsi="Courier New" w:cs="Courier New" w:hint="default"/>
      </w:rPr>
    </w:lvl>
    <w:lvl w:ilvl="2" w:tplc="08090005" w:tentative="1">
      <w:start w:val="1"/>
      <w:numFmt w:val="bullet"/>
      <w:lvlText w:val=""/>
      <w:lvlJc w:val="left"/>
      <w:pPr>
        <w:ind w:left="2492" w:hanging="360"/>
      </w:pPr>
      <w:rPr>
        <w:rFonts w:ascii="Wingdings" w:hAnsi="Wingdings" w:hint="default"/>
      </w:rPr>
    </w:lvl>
    <w:lvl w:ilvl="3" w:tplc="08090001" w:tentative="1">
      <w:start w:val="1"/>
      <w:numFmt w:val="bullet"/>
      <w:lvlText w:val=""/>
      <w:lvlJc w:val="left"/>
      <w:pPr>
        <w:ind w:left="3212" w:hanging="360"/>
      </w:pPr>
      <w:rPr>
        <w:rFonts w:ascii="Symbol" w:hAnsi="Symbol" w:hint="default"/>
      </w:rPr>
    </w:lvl>
    <w:lvl w:ilvl="4" w:tplc="08090003" w:tentative="1">
      <w:start w:val="1"/>
      <w:numFmt w:val="bullet"/>
      <w:lvlText w:val="o"/>
      <w:lvlJc w:val="left"/>
      <w:pPr>
        <w:ind w:left="3932" w:hanging="360"/>
      </w:pPr>
      <w:rPr>
        <w:rFonts w:ascii="Courier New" w:hAnsi="Courier New" w:cs="Courier New" w:hint="default"/>
      </w:rPr>
    </w:lvl>
    <w:lvl w:ilvl="5" w:tplc="08090005" w:tentative="1">
      <w:start w:val="1"/>
      <w:numFmt w:val="bullet"/>
      <w:lvlText w:val=""/>
      <w:lvlJc w:val="left"/>
      <w:pPr>
        <w:ind w:left="4652" w:hanging="360"/>
      </w:pPr>
      <w:rPr>
        <w:rFonts w:ascii="Wingdings" w:hAnsi="Wingdings" w:hint="default"/>
      </w:rPr>
    </w:lvl>
    <w:lvl w:ilvl="6" w:tplc="08090001" w:tentative="1">
      <w:start w:val="1"/>
      <w:numFmt w:val="bullet"/>
      <w:lvlText w:val=""/>
      <w:lvlJc w:val="left"/>
      <w:pPr>
        <w:ind w:left="5372" w:hanging="360"/>
      </w:pPr>
      <w:rPr>
        <w:rFonts w:ascii="Symbol" w:hAnsi="Symbol" w:hint="default"/>
      </w:rPr>
    </w:lvl>
    <w:lvl w:ilvl="7" w:tplc="08090003" w:tentative="1">
      <w:start w:val="1"/>
      <w:numFmt w:val="bullet"/>
      <w:lvlText w:val="o"/>
      <w:lvlJc w:val="left"/>
      <w:pPr>
        <w:ind w:left="6092" w:hanging="360"/>
      </w:pPr>
      <w:rPr>
        <w:rFonts w:ascii="Courier New" w:hAnsi="Courier New" w:cs="Courier New" w:hint="default"/>
      </w:rPr>
    </w:lvl>
    <w:lvl w:ilvl="8" w:tplc="08090005" w:tentative="1">
      <w:start w:val="1"/>
      <w:numFmt w:val="bullet"/>
      <w:lvlText w:val=""/>
      <w:lvlJc w:val="left"/>
      <w:pPr>
        <w:ind w:left="6812" w:hanging="360"/>
      </w:pPr>
      <w:rPr>
        <w:rFonts w:ascii="Wingdings" w:hAnsi="Wingdings" w:hint="default"/>
      </w:rPr>
    </w:lvl>
  </w:abstractNum>
  <w:abstractNum w:abstractNumId="12" w15:restartNumberingAfterBreak="0">
    <w:nsid w:val="53C331DF"/>
    <w:multiLevelType w:val="hybridMultilevel"/>
    <w:tmpl w:val="CEF63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614395"/>
    <w:multiLevelType w:val="hybridMultilevel"/>
    <w:tmpl w:val="C506244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6"/>
  </w:num>
  <w:num w:numId="3">
    <w:abstractNumId w:val="1"/>
  </w:num>
  <w:num w:numId="4">
    <w:abstractNumId w:val="5"/>
  </w:num>
  <w:num w:numId="5">
    <w:abstractNumId w:val="12"/>
  </w:num>
  <w:num w:numId="6">
    <w:abstractNumId w:val="9"/>
  </w:num>
  <w:num w:numId="7">
    <w:abstractNumId w:val="10"/>
  </w:num>
  <w:num w:numId="8">
    <w:abstractNumId w:val="2"/>
  </w:num>
  <w:num w:numId="9">
    <w:abstractNumId w:val="13"/>
  </w:num>
  <w:num w:numId="10">
    <w:abstractNumId w:val="14"/>
  </w:num>
  <w:num w:numId="11">
    <w:abstractNumId w:val="4"/>
  </w:num>
  <w:num w:numId="12">
    <w:abstractNumId w:val="11"/>
  </w:num>
  <w:num w:numId="13">
    <w:abstractNumId w:val="8"/>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552"/>
    <w:rsid w:val="0002676C"/>
    <w:rsid w:val="000454C0"/>
    <w:rsid w:val="000454C9"/>
    <w:rsid w:val="00072609"/>
    <w:rsid w:val="000B7B2A"/>
    <w:rsid w:val="000C3927"/>
    <w:rsid w:val="000C5789"/>
    <w:rsid w:val="000D1D31"/>
    <w:rsid w:val="000E1179"/>
    <w:rsid w:val="000E67B2"/>
    <w:rsid w:val="00101EAC"/>
    <w:rsid w:val="001046E7"/>
    <w:rsid w:val="001119CC"/>
    <w:rsid w:val="00146CBF"/>
    <w:rsid w:val="00160A99"/>
    <w:rsid w:val="001778EF"/>
    <w:rsid w:val="001829D3"/>
    <w:rsid w:val="001C0ED8"/>
    <w:rsid w:val="001D417B"/>
    <w:rsid w:val="001E6D07"/>
    <w:rsid w:val="001F60A7"/>
    <w:rsid w:val="001F6C59"/>
    <w:rsid w:val="00210543"/>
    <w:rsid w:val="00232B4B"/>
    <w:rsid w:val="002370F3"/>
    <w:rsid w:val="00242DBD"/>
    <w:rsid w:val="00253849"/>
    <w:rsid w:val="002659A4"/>
    <w:rsid w:val="00273610"/>
    <w:rsid w:val="002A07EA"/>
    <w:rsid w:val="002C79A6"/>
    <w:rsid w:val="002D0174"/>
    <w:rsid w:val="002D7716"/>
    <w:rsid w:val="003077D5"/>
    <w:rsid w:val="00341DF5"/>
    <w:rsid w:val="0035702E"/>
    <w:rsid w:val="003771C5"/>
    <w:rsid w:val="0039337E"/>
    <w:rsid w:val="00397AD1"/>
    <w:rsid w:val="003B71D6"/>
    <w:rsid w:val="003C3136"/>
    <w:rsid w:val="003D1A56"/>
    <w:rsid w:val="003D5D57"/>
    <w:rsid w:val="003D7A23"/>
    <w:rsid w:val="003E40B9"/>
    <w:rsid w:val="003E4FAB"/>
    <w:rsid w:val="003F36B9"/>
    <w:rsid w:val="004200B8"/>
    <w:rsid w:val="00421D63"/>
    <w:rsid w:val="0043470A"/>
    <w:rsid w:val="00477D10"/>
    <w:rsid w:val="004B5D41"/>
    <w:rsid w:val="004F5987"/>
    <w:rsid w:val="00524B8B"/>
    <w:rsid w:val="0054298C"/>
    <w:rsid w:val="00556AD8"/>
    <w:rsid w:val="005665A1"/>
    <w:rsid w:val="00566949"/>
    <w:rsid w:val="0059793E"/>
    <w:rsid w:val="005A1527"/>
    <w:rsid w:val="005B7847"/>
    <w:rsid w:val="005C4621"/>
    <w:rsid w:val="005D5EBF"/>
    <w:rsid w:val="005F2C48"/>
    <w:rsid w:val="005F6044"/>
    <w:rsid w:val="006B641D"/>
    <w:rsid w:val="006C1C12"/>
    <w:rsid w:val="006D7CD5"/>
    <w:rsid w:val="006F29B0"/>
    <w:rsid w:val="00702C41"/>
    <w:rsid w:val="00705250"/>
    <w:rsid w:val="00711E5C"/>
    <w:rsid w:val="00725552"/>
    <w:rsid w:val="007372CF"/>
    <w:rsid w:val="00742B1A"/>
    <w:rsid w:val="00762BF4"/>
    <w:rsid w:val="00763AAA"/>
    <w:rsid w:val="007749E8"/>
    <w:rsid w:val="00780C71"/>
    <w:rsid w:val="007D0523"/>
    <w:rsid w:val="007D47B9"/>
    <w:rsid w:val="007E4219"/>
    <w:rsid w:val="007E5355"/>
    <w:rsid w:val="00805AB6"/>
    <w:rsid w:val="008261EC"/>
    <w:rsid w:val="008339C3"/>
    <w:rsid w:val="008634F7"/>
    <w:rsid w:val="0086756F"/>
    <w:rsid w:val="00876D58"/>
    <w:rsid w:val="008B197E"/>
    <w:rsid w:val="008C11E5"/>
    <w:rsid w:val="008D68EF"/>
    <w:rsid w:val="008E4225"/>
    <w:rsid w:val="00941D11"/>
    <w:rsid w:val="00947A0B"/>
    <w:rsid w:val="00961299"/>
    <w:rsid w:val="00976169"/>
    <w:rsid w:val="009E7835"/>
    <w:rsid w:val="009F329C"/>
    <w:rsid w:val="00A20899"/>
    <w:rsid w:val="00A306BF"/>
    <w:rsid w:val="00A413E1"/>
    <w:rsid w:val="00A41786"/>
    <w:rsid w:val="00A45A78"/>
    <w:rsid w:val="00A61526"/>
    <w:rsid w:val="00A66CF3"/>
    <w:rsid w:val="00A70A04"/>
    <w:rsid w:val="00A85900"/>
    <w:rsid w:val="00A873F0"/>
    <w:rsid w:val="00A968C5"/>
    <w:rsid w:val="00A96BBA"/>
    <w:rsid w:val="00AA30A8"/>
    <w:rsid w:val="00AC32DD"/>
    <w:rsid w:val="00AC3915"/>
    <w:rsid w:val="00AD72A6"/>
    <w:rsid w:val="00B02A87"/>
    <w:rsid w:val="00B114FF"/>
    <w:rsid w:val="00B56332"/>
    <w:rsid w:val="00B57103"/>
    <w:rsid w:val="00B77C5B"/>
    <w:rsid w:val="00BB5EAA"/>
    <w:rsid w:val="00BC0759"/>
    <w:rsid w:val="00C06A85"/>
    <w:rsid w:val="00C146A2"/>
    <w:rsid w:val="00C157BD"/>
    <w:rsid w:val="00C225AE"/>
    <w:rsid w:val="00C50A04"/>
    <w:rsid w:val="00C61B72"/>
    <w:rsid w:val="00C95464"/>
    <w:rsid w:val="00CA5A3E"/>
    <w:rsid w:val="00CB0F78"/>
    <w:rsid w:val="00CC62F7"/>
    <w:rsid w:val="00CF2C17"/>
    <w:rsid w:val="00D21F19"/>
    <w:rsid w:val="00D32952"/>
    <w:rsid w:val="00D354AC"/>
    <w:rsid w:val="00D43147"/>
    <w:rsid w:val="00D476D4"/>
    <w:rsid w:val="00D6331D"/>
    <w:rsid w:val="00D96544"/>
    <w:rsid w:val="00DB7BA1"/>
    <w:rsid w:val="00DC6121"/>
    <w:rsid w:val="00DD50AF"/>
    <w:rsid w:val="00DE458D"/>
    <w:rsid w:val="00DF373D"/>
    <w:rsid w:val="00E051B0"/>
    <w:rsid w:val="00E17106"/>
    <w:rsid w:val="00E24A56"/>
    <w:rsid w:val="00E471E7"/>
    <w:rsid w:val="00E502E4"/>
    <w:rsid w:val="00E50E99"/>
    <w:rsid w:val="00E5293C"/>
    <w:rsid w:val="00E57BF8"/>
    <w:rsid w:val="00E67E29"/>
    <w:rsid w:val="00E7666F"/>
    <w:rsid w:val="00E83F4F"/>
    <w:rsid w:val="00EA2C36"/>
    <w:rsid w:val="00EE6220"/>
    <w:rsid w:val="00EF03A9"/>
    <w:rsid w:val="00EF0719"/>
    <w:rsid w:val="00EF6047"/>
    <w:rsid w:val="00F14D8C"/>
    <w:rsid w:val="00F5273B"/>
    <w:rsid w:val="00F52E01"/>
    <w:rsid w:val="00F72E2B"/>
    <w:rsid w:val="00FA7707"/>
    <w:rsid w:val="00FC3C1C"/>
    <w:rsid w:val="00FD21D3"/>
    <w:rsid w:val="00FD6E74"/>
    <w:rsid w:val="00FE1E30"/>
    <w:rsid w:val="00FE2D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BAE380"/>
  <w15:chartTrackingRefBased/>
  <w15:docId w15:val="{155D1238-6C2D-41EF-BA56-28D1C49AE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178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417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41786"/>
    <w:pPr>
      <w:pBdr>
        <w:top w:val="none" w:sz="0" w:space="0" w:color="auto"/>
      </w:pBdr>
      <w:spacing w:before="180"/>
      <w:outlineLvl w:val="1"/>
    </w:pPr>
    <w:rPr>
      <w:sz w:val="32"/>
    </w:rPr>
  </w:style>
  <w:style w:type="paragraph" w:styleId="Heading3">
    <w:name w:val="heading 3"/>
    <w:basedOn w:val="Heading2"/>
    <w:next w:val="Normal"/>
    <w:qFormat/>
    <w:rsid w:val="00A41786"/>
    <w:pPr>
      <w:spacing w:before="120"/>
      <w:outlineLvl w:val="2"/>
    </w:pPr>
    <w:rPr>
      <w:sz w:val="28"/>
    </w:rPr>
  </w:style>
  <w:style w:type="paragraph" w:styleId="Heading4">
    <w:name w:val="heading 4"/>
    <w:basedOn w:val="Heading3"/>
    <w:next w:val="Normal"/>
    <w:qFormat/>
    <w:rsid w:val="00A41786"/>
    <w:pPr>
      <w:ind w:left="1418" w:hanging="1418"/>
      <w:outlineLvl w:val="3"/>
    </w:pPr>
    <w:rPr>
      <w:sz w:val="24"/>
    </w:rPr>
  </w:style>
  <w:style w:type="paragraph" w:styleId="Heading5">
    <w:name w:val="heading 5"/>
    <w:basedOn w:val="Heading4"/>
    <w:next w:val="Normal"/>
    <w:qFormat/>
    <w:rsid w:val="00A41786"/>
    <w:pPr>
      <w:ind w:left="1701" w:hanging="1701"/>
      <w:outlineLvl w:val="4"/>
    </w:pPr>
    <w:rPr>
      <w:sz w:val="22"/>
    </w:rPr>
  </w:style>
  <w:style w:type="paragraph" w:styleId="Heading6">
    <w:name w:val="heading 6"/>
    <w:basedOn w:val="H6"/>
    <w:next w:val="Normal"/>
    <w:qFormat/>
    <w:rsid w:val="00A41786"/>
    <w:pPr>
      <w:outlineLvl w:val="5"/>
    </w:pPr>
  </w:style>
  <w:style w:type="paragraph" w:styleId="Heading7">
    <w:name w:val="heading 7"/>
    <w:basedOn w:val="H6"/>
    <w:next w:val="Normal"/>
    <w:qFormat/>
    <w:rsid w:val="00A41786"/>
    <w:pPr>
      <w:outlineLvl w:val="6"/>
    </w:pPr>
  </w:style>
  <w:style w:type="paragraph" w:styleId="Heading8">
    <w:name w:val="heading 8"/>
    <w:basedOn w:val="Heading1"/>
    <w:next w:val="Normal"/>
    <w:qFormat/>
    <w:rsid w:val="00A41786"/>
    <w:pPr>
      <w:ind w:left="0" w:firstLine="0"/>
      <w:outlineLvl w:val="7"/>
    </w:pPr>
  </w:style>
  <w:style w:type="paragraph" w:styleId="Heading9">
    <w:name w:val="heading 9"/>
    <w:basedOn w:val="Heading8"/>
    <w:next w:val="Normal"/>
    <w:qFormat/>
    <w:rsid w:val="00A41786"/>
    <w:pPr>
      <w:outlineLvl w:val="8"/>
    </w:pPr>
  </w:style>
  <w:style w:type="character" w:default="1" w:styleId="DefaultParagraphFont">
    <w:name w:val="Default Paragraph Font"/>
    <w:semiHidden/>
    <w:rsid w:val="00A41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1786"/>
  </w:style>
  <w:style w:type="paragraph" w:styleId="TOC8">
    <w:name w:val="toc 8"/>
    <w:basedOn w:val="TOC1"/>
    <w:semiHidden/>
    <w:rsid w:val="00A41786"/>
    <w:pPr>
      <w:spacing w:before="180"/>
      <w:ind w:left="2693" w:hanging="2693"/>
    </w:pPr>
    <w:rPr>
      <w:b/>
    </w:rPr>
  </w:style>
  <w:style w:type="paragraph" w:styleId="TOC1">
    <w:name w:val="toc 1"/>
    <w:semiHidden/>
    <w:rsid w:val="00A417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417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41786"/>
    <w:pPr>
      <w:ind w:left="1701" w:hanging="1701"/>
    </w:pPr>
  </w:style>
  <w:style w:type="paragraph" w:styleId="TOC4">
    <w:name w:val="toc 4"/>
    <w:basedOn w:val="TOC3"/>
    <w:semiHidden/>
    <w:rsid w:val="00A41786"/>
    <w:pPr>
      <w:ind w:left="1418" w:hanging="1418"/>
    </w:pPr>
  </w:style>
  <w:style w:type="paragraph" w:styleId="TOC3">
    <w:name w:val="toc 3"/>
    <w:basedOn w:val="TOC2"/>
    <w:semiHidden/>
    <w:rsid w:val="00A41786"/>
    <w:pPr>
      <w:ind w:left="1134" w:hanging="1134"/>
    </w:pPr>
  </w:style>
  <w:style w:type="paragraph" w:styleId="TOC2">
    <w:name w:val="toc 2"/>
    <w:basedOn w:val="TOC1"/>
    <w:semiHidden/>
    <w:rsid w:val="00A41786"/>
    <w:pPr>
      <w:keepNext w:val="0"/>
      <w:spacing w:before="0"/>
      <w:ind w:left="851" w:hanging="851"/>
    </w:pPr>
    <w:rPr>
      <w:sz w:val="20"/>
    </w:rPr>
  </w:style>
  <w:style w:type="paragraph" w:styleId="Index2">
    <w:name w:val="index 2"/>
    <w:basedOn w:val="Index1"/>
    <w:semiHidden/>
    <w:rsid w:val="00A41786"/>
    <w:pPr>
      <w:ind w:left="284"/>
    </w:pPr>
  </w:style>
  <w:style w:type="paragraph" w:styleId="Index1">
    <w:name w:val="index 1"/>
    <w:basedOn w:val="Normal"/>
    <w:semiHidden/>
    <w:rsid w:val="00A41786"/>
    <w:pPr>
      <w:keepLines/>
      <w:spacing w:after="0"/>
    </w:pPr>
  </w:style>
  <w:style w:type="paragraph" w:customStyle="1" w:styleId="ZH">
    <w:name w:val="ZH"/>
    <w:rsid w:val="00A4178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41786"/>
    <w:pPr>
      <w:outlineLvl w:val="9"/>
    </w:pPr>
  </w:style>
  <w:style w:type="paragraph" w:styleId="ListNumber2">
    <w:name w:val="List Number 2"/>
    <w:basedOn w:val="ListNumber"/>
    <w:semiHidden/>
    <w:rsid w:val="00A41786"/>
    <w:pPr>
      <w:ind w:left="851"/>
    </w:pPr>
  </w:style>
  <w:style w:type="paragraph" w:styleId="Header">
    <w:name w:val="header"/>
    <w:semiHidden/>
    <w:rsid w:val="00A4178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41786"/>
    <w:rPr>
      <w:b/>
      <w:position w:val="6"/>
      <w:sz w:val="16"/>
    </w:rPr>
  </w:style>
  <w:style w:type="paragraph" w:styleId="FootnoteText">
    <w:name w:val="footnote text"/>
    <w:basedOn w:val="Normal"/>
    <w:semiHidden/>
    <w:rsid w:val="00A41786"/>
    <w:pPr>
      <w:keepLines/>
      <w:spacing w:after="0"/>
      <w:ind w:left="454" w:hanging="454"/>
    </w:pPr>
    <w:rPr>
      <w:sz w:val="16"/>
    </w:rPr>
  </w:style>
  <w:style w:type="paragraph" w:customStyle="1" w:styleId="TAH">
    <w:name w:val="TAH"/>
    <w:basedOn w:val="TAC"/>
    <w:link w:val="TAHCar"/>
    <w:rsid w:val="00A41786"/>
    <w:rPr>
      <w:b/>
    </w:rPr>
  </w:style>
  <w:style w:type="paragraph" w:customStyle="1" w:styleId="TAC">
    <w:name w:val="TAC"/>
    <w:basedOn w:val="TAL"/>
    <w:link w:val="TACChar"/>
    <w:rsid w:val="00A41786"/>
    <w:pPr>
      <w:jc w:val="center"/>
    </w:pPr>
  </w:style>
  <w:style w:type="paragraph" w:customStyle="1" w:styleId="TF">
    <w:name w:val="TF"/>
    <w:basedOn w:val="TH"/>
    <w:rsid w:val="00A41786"/>
    <w:pPr>
      <w:keepNext w:val="0"/>
      <w:spacing w:before="0" w:after="240"/>
    </w:pPr>
  </w:style>
  <w:style w:type="paragraph" w:customStyle="1" w:styleId="NO">
    <w:name w:val="NO"/>
    <w:basedOn w:val="Normal"/>
    <w:rsid w:val="00A41786"/>
    <w:pPr>
      <w:keepLines/>
      <w:ind w:left="1135" w:hanging="851"/>
    </w:pPr>
  </w:style>
  <w:style w:type="paragraph" w:styleId="TOC9">
    <w:name w:val="toc 9"/>
    <w:basedOn w:val="TOC8"/>
    <w:semiHidden/>
    <w:rsid w:val="00A41786"/>
    <w:pPr>
      <w:ind w:left="1418" w:hanging="1418"/>
    </w:pPr>
  </w:style>
  <w:style w:type="paragraph" w:customStyle="1" w:styleId="EX">
    <w:name w:val="EX"/>
    <w:basedOn w:val="Normal"/>
    <w:rsid w:val="00A41786"/>
    <w:pPr>
      <w:keepLines/>
      <w:ind w:left="1702" w:hanging="1418"/>
    </w:pPr>
  </w:style>
  <w:style w:type="paragraph" w:customStyle="1" w:styleId="FP">
    <w:name w:val="FP"/>
    <w:basedOn w:val="Normal"/>
    <w:rsid w:val="00A41786"/>
    <w:pPr>
      <w:spacing w:after="0"/>
    </w:pPr>
  </w:style>
  <w:style w:type="paragraph" w:customStyle="1" w:styleId="LD">
    <w:name w:val="LD"/>
    <w:rsid w:val="00A4178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41786"/>
    <w:pPr>
      <w:spacing w:after="0"/>
    </w:pPr>
  </w:style>
  <w:style w:type="paragraph" w:customStyle="1" w:styleId="EW">
    <w:name w:val="EW"/>
    <w:basedOn w:val="EX"/>
    <w:rsid w:val="00A41786"/>
    <w:pPr>
      <w:spacing w:after="0"/>
    </w:pPr>
  </w:style>
  <w:style w:type="paragraph" w:styleId="TOC6">
    <w:name w:val="toc 6"/>
    <w:basedOn w:val="TOC5"/>
    <w:next w:val="Normal"/>
    <w:semiHidden/>
    <w:rsid w:val="00A41786"/>
    <w:pPr>
      <w:ind w:left="1985" w:hanging="1985"/>
    </w:pPr>
  </w:style>
  <w:style w:type="paragraph" w:styleId="TOC7">
    <w:name w:val="toc 7"/>
    <w:basedOn w:val="TOC6"/>
    <w:next w:val="Normal"/>
    <w:semiHidden/>
    <w:rsid w:val="00A41786"/>
    <w:pPr>
      <w:ind w:left="2268" w:hanging="2268"/>
    </w:pPr>
  </w:style>
  <w:style w:type="paragraph" w:styleId="ListBullet2">
    <w:name w:val="List Bullet 2"/>
    <w:basedOn w:val="ListBullet"/>
    <w:semiHidden/>
    <w:rsid w:val="00A41786"/>
    <w:pPr>
      <w:ind w:left="851"/>
    </w:pPr>
  </w:style>
  <w:style w:type="paragraph" w:styleId="ListBullet3">
    <w:name w:val="List Bullet 3"/>
    <w:basedOn w:val="ListBullet2"/>
    <w:semiHidden/>
    <w:rsid w:val="00A41786"/>
    <w:pPr>
      <w:ind w:left="1135"/>
    </w:pPr>
  </w:style>
  <w:style w:type="paragraph" w:styleId="ListNumber">
    <w:name w:val="List Number"/>
    <w:basedOn w:val="List"/>
    <w:semiHidden/>
    <w:rsid w:val="00A41786"/>
  </w:style>
  <w:style w:type="paragraph" w:customStyle="1" w:styleId="EQ">
    <w:name w:val="EQ"/>
    <w:basedOn w:val="Normal"/>
    <w:next w:val="Normal"/>
    <w:rsid w:val="00A41786"/>
    <w:pPr>
      <w:keepLines/>
      <w:tabs>
        <w:tab w:val="center" w:pos="4536"/>
        <w:tab w:val="right" w:pos="9072"/>
      </w:tabs>
    </w:pPr>
    <w:rPr>
      <w:noProof/>
    </w:rPr>
  </w:style>
  <w:style w:type="paragraph" w:customStyle="1" w:styleId="TH">
    <w:name w:val="TH"/>
    <w:basedOn w:val="Normal"/>
    <w:link w:val="THChar"/>
    <w:rsid w:val="00A41786"/>
    <w:pPr>
      <w:keepNext/>
      <w:keepLines/>
      <w:spacing w:before="60"/>
      <w:jc w:val="center"/>
    </w:pPr>
    <w:rPr>
      <w:rFonts w:ascii="Arial" w:hAnsi="Arial"/>
      <w:b/>
    </w:rPr>
  </w:style>
  <w:style w:type="paragraph" w:customStyle="1" w:styleId="NF">
    <w:name w:val="NF"/>
    <w:basedOn w:val="NO"/>
    <w:rsid w:val="00A41786"/>
    <w:pPr>
      <w:keepNext/>
      <w:spacing w:after="0"/>
    </w:pPr>
    <w:rPr>
      <w:rFonts w:ascii="Arial" w:hAnsi="Arial"/>
      <w:sz w:val="18"/>
    </w:rPr>
  </w:style>
  <w:style w:type="paragraph" w:customStyle="1" w:styleId="PL">
    <w:name w:val="PL"/>
    <w:rsid w:val="00A41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41786"/>
    <w:pPr>
      <w:jc w:val="right"/>
    </w:pPr>
  </w:style>
  <w:style w:type="paragraph" w:customStyle="1" w:styleId="H6">
    <w:name w:val="H6"/>
    <w:basedOn w:val="Heading5"/>
    <w:next w:val="Normal"/>
    <w:rsid w:val="00A41786"/>
    <w:pPr>
      <w:ind w:left="1985" w:hanging="1985"/>
      <w:outlineLvl w:val="9"/>
    </w:pPr>
    <w:rPr>
      <w:sz w:val="20"/>
    </w:rPr>
  </w:style>
  <w:style w:type="paragraph" w:customStyle="1" w:styleId="TAN">
    <w:name w:val="TAN"/>
    <w:basedOn w:val="TAL"/>
    <w:rsid w:val="00A41786"/>
    <w:pPr>
      <w:ind w:left="851" w:hanging="851"/>
    </w:pPr>
  </w:style>
  <w:style w:type="paragraph" w:customStyle="1" w:styleId="TAL">
    <w:name w:val="TAL"/>
    <w:basedOn w:val="Normal"/>
    <w:rsid w:val="00A41786"/>
    <w:pPr>
      <w:keepNext/>
      <w:keepLines/>
      <w:spacing w:after="0"/>
    </w:pPr>
    <w:rPr>
      <w:rFonts w:ascii="Arial" w:hAnsi="Arial"/>
      <w:sz w:val="18"/>
    </w:rPr>
  </w:style>
  <w:style w:type="paragraph" w:customStyle="1" w:styleId="ZA">
    <w:name w:val="ZA"/>
    <w:rsid w:val="00A417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17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178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417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1786"/>
    <w:pPr>
      <w:framePr w:wrap="notBeside" w:y="16161"/>
    </w:pPr>
  </w:style>
  <w:style w:type="character" w:customStyle="1" w:styleId="ZGSM">
    <w:name w:val="ZGSM"/>
    <w:rsid w:val="00A41786"/>
  </w:style>
  <w:style w:type="paragraph" w:styleId="List2">
    <w:name w:val="List 2"/>
    <w:basedOn w:val="List"/>
    <w:semiHidden/>
    <w:rsid w:val="00A41786"/>
    <w:pPr>
      <w:ind w:left="851"/>
    </w:pPr>
  </w:style>
  <w:style w:type="paragraph" w:customStyle="1" w:styleId="ZG">
    <w:name w:val="ZG"/>
    <w:rsid w:val="00A4178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41786"/>
    <w:pPr>
      <w:ind w:left="1135"/>
    </w:pPr>
  </w:style>
  <w:style w:type="paragraph" w:styleId="List4">
    <w:name w:val="List 4"/>
    <w:basedOn w:val="List3"/>
    <w:semiHidden/>
    <w:rsid w:val="00A41786"/>
    <w:pPr>
      <w:ind w:left="1418"/>
    </w:pPr>
  </w:style>
  <w:style w:type="paragraph" w:styleId="List5">
    <w:name w:val="List 5"/>
    <w:basedOn w:val="List4"/>
    <w:semiHidden/>
    <w:rsid w:val="00A41786"/>
    <w:pPr>
      <w:ind w:left="1702"/>
    </w:pPr>
  </w:style>
  <w:style w:type="paragraph" w:customStyle="1" w:styleId="EditorsNote">
    <w:name w:val="Editor's Note"/>
    <w:basedOn w:val="NO"/>
    <w:rsid w:val="00A41786"/>
    <w:rPr>
      <w:color w:val="FF0000"/>
    </w:rPr>
  </w:style>
  <w:style w:type="paragraph" w:styleId="List">
    <w:name w:val="List"/>
    <w:basedOn w:val="Normal"/>
    <w:semiHidden/>
    <w:rsid w:val="00A41786"/>
    <w:pPr>
      <w:ind w:left="568" w:hanging="284"/>
    </w:pPr>
  </w:style>
  <w:style w:type="paragraph" w:styleId="ListBullet">
    <w:name w:val="List Bullet"/>
    <w:basedOn w:val="List"/>
    <w:semiHidden/>
    <w:rsid w:val="00A41786"/>
  </w:style>
  <w:style w:type="paragraph" w:styleId="ListBullet4">
    <w:name w:val="List Bullet 4"/>
    <w:basedOn w:val="ListBullet3"/>
    <w:semiHidden/>
    <w:rsid w:val="00A41786"/>
    <w:pPr>
      <w:ind w:left="1418"/>
    </w:pPr>
  </w:style>
  <w:style w:type="paragraph" w:styleId="ListBullet5">
    <w:name w:val="List Bullet 5"/>
    <w:basedOn w:val="ListBullet4"/>
    <w:semiHidden/>
    <w:rsid w:val="00A41786"/>
    <w:pPr>
      <w:ind w:left="1702"/>
    </w:pPr>
  </w:style>
  <w:style w:type="paragraph" w:customStyle="1" w:styleId="B1">
    <w:name w:val="B1"/>
    <w:basedOn w:val="List"/>
    <w:link w:val="B1Zchn"/>
    <w:rsid w:val="00A41786"/>
  </w:style>
  <w:style w:type="paragraph" w:customStyle="1" w:styleId="B2">
    <w:name w:val="B2"/>
    <w:basedOn w:val="List2"/>
    <w:rsid w:val="00A41786"/>
  </w:style>
  <w:style w:type="paragraph" w:customStyle="1" w:styleId="B3">
    <w:name w:val="B3"/>
    <w:basedOn w:val="List3"/>
    <w:rsid w:val="00A41786"/>
  </w:style>
  <w:style w:type="paragraph" w:customStyle="1" w:styleId="B4">
    <w:name w:val="B4"/>
    <w:basedOn w:val="List4"/>
    <w:rsid w:val="00A41786"/>
  </w:style>
  <w:style w:type="paragraph" w:customStyle="1" w:styleId="B5">
    <w:name w:val="B5"/>
    <w:basedOn w:val="List5"/>
    <w:rsid w:val="00A41786"/>
  </w:style>
  <w:style w:type="paragraph" w:styleId="Footer">
    <w:name w:val="footer"/>
    <w:basedOn w:val="Header"/>
    <w:semiHidden/>
    <w:rsid w:val="00A41786"/>
    <w:pPr>
      <w:jc w:val="center"/>
    </w:pPr>
    <w:rPr>
      <w:i/>
    </w:rPr>
  </w:style>
  <w:style w:type="paragraph" w:customStyle="1" w:styleId="ZTD">
    <w:name w:val="ZTD"/>
    <w:basedOn w:val="ZB"/>
    <w:rsid w:val="00A41786"/>
    <w:pPr>
      <w:framePr w:hRule="auto" w:wrap="notBeside" w:y="852"/>
    </w:pPr>
    <w:rPr>
      <w:i w:val="0"/>
      <w:sz w:val="40"/>
    </w:rPr>
  </w:style>
  <w:style w:type="paragraph" w:customStyle="1" w:styleId="CRCoverPage">
    <w:name w:val="CR Cover Page"/>
    <w:next w:val="Normal"/>
    <w:link w:val="CRCoverPageChar"/>
    <w:rsid w:val="000C3927"/>
    <w:pPr>
      <w:spacing w:after="120"/>
    </w:pPr>
    <w:rPr>
      <w:rFonts w:ascii="Arial" w:eastAsia="MS Mincho" w:hAnsi="Arial"/>
      <w:lang w:eastAsia="en-US"/>
    </w:rPr>
  </w:style>
  <w:style w:type="character" w:customStyle="1" w:styleId="CRCoverPageChar">
    <w:name w:val="CR Cover Page Char"/>
    <w:link w:val="CRCoverPage"/>
    <w:rsid w:val="000C3927"/>
    <w:rPr>
      <w:rFonts w:ascii="Arial" w:eastAsia="MS Mincho" w:hAnsi="Arial"/>
      <w:lang w:eastAsia="en-US"/>
    </w:rPr>
  </w:style>
  <w:style w:type="paragraph" w:styleId="ListParagraph">
    <w:name w:val="List Paragraph"/>
    <w:basedOn w:val="Normal"/>
    <w:uiPriority w:val="34"/>
    <w:qFormat/>
    <w:rsid w:val="000C3927"/>
    <w:pPr>
      <w:ind w:left="720"/>
      <w:contextualSpacing/>
    </w:pPr>
  </w:style>
  <w:style w:type="paragraph" w:styleId="Caption">
    <w:name w:val="caption"/>
    <w:basedOn w:val="Normal"/>
    <w:next w:val="Normal"/>
    <w:uiPriority w:val="35"/>
    <w:unhideWhenUsed/>
    <w:qFormat/>
    <w:rsid w:val="00EA2C36"/>
    <w:pPr>
      <w:spacing w:after="200"/>
    </w:pPr>
    <w:rPr>
      <w:i/>
      <w:iCs/>
      <w:color w:val="44546A" w:themeColor="text2"/>
      <w:sz w:val="18"/>
      <w:szCs w:val="18"/>
    </w:rPr>
  </w:style>
  <w:style w:type="character" w:styleId="PlaceholderText">
    <w:name w:val="Placeholder Text"/>
    <w:basedOn w:val="DefaultParagraphFont"/>
    <w:uiPriority w:val="99"/>
    <w:semiHidden/>
    <w:rsid w:val="00941D11"/>
    <w:rPr>
      <w:color w:val="808080"/>
    </w:rPr>
  </w:style>
  <w:style w:type="table" w:styleId="TableGrid">
    <w:name w:val="Table Grid"/>
    <w:basedOn w:val="TableNormal"/>
    <w:rsid w:val="00A61526"/>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A61526"/>
    <w:rPr>
      <w:rFonts w:ascii="Arial" w:hAnsi="Arial"/>
      <w:b/>
      <w:sz w:val="18"/>
    </w:rPr>
  </w:style>
  <w:style w:type="character" w:customStyle="1" w:styleId="B1Zchn">
    <w:name w:val="B1 Zchn"/>
    <w:link w:val="B1"/>
    <w:qFormat/>
    <w:rsid w:val="00762BF4"/>
    <w:rPr>
      <w:rFonts w:ascii="Times New Roman" w:hAnsi="Times New Roman"/>
    </w:rPr>
  </w:style>
  <w:style w:type="character" w:customStyle="1" w:styleId="apple-converted-space">
    <w:name w:val="apple-converted-space"/>
    <w:rsid w:val="00762BF4"/>
  </w:style>
  <w:style w:type="character" w:customStyle="1" w:styleId="TACChar">
    <w:name w:val="TAC Char"/>
    <w:link w:val="TAC"/>
    <w:qFormat/>
    <w:rsid w:val="008C11E5"/>
    <w:rPr>
      <w:rFonts w:ascii="Arial" w:hAnsi="Arial"/>
      <w:sz w:val="18"/>
    </w:rPr>
  </w:style>
  <w:style w:type="character" w:customStyle="1" w:styleId="THChar">
    <w:name w:val="TH Char"/>
    <w:link w:val="TH"/>
    <w:qFormat/>
    <w:rsid w:val="008C11E5"/>
    <w:rPr>
      <w:rFonts w:ascii="Arial" w:hAnsi="Arial"/>
      <w:b/>
    </w:rPr>
  </w:style>
  <w:style w:type="character" w:customStyle="1" w:styleId="B1Char">
    <w:name w:val="B1 Char"/>
    <w:qFormat/>
    <w:locked/>
    <w:rsid w:val="008C11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1D0D9-9DD5-4D6F-8274-9D0FB4BDE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2451</Words>
  <Characters>13974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13</cp:revision>
  <cp:lastPrinted>1899-12-31T23:00:00Z</cp:lastPrinted>
  <dcterms:created xsi:type="dcterms:W3CDTF">2022-04-24T15:44:00Z</dcterms:created>
  <dcterms:modified xsi:type="dcterms:W3CDTF">2022-04-25T14:10:00Z</dcterms:modified>
</cp:coreProperties>
</file>